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Look w:val="00A0"/>
      </w:tblPr>
      <w:tblGrid>
        <w:gridCol w:w="3683"/>
        <w:gridCol w:w="3464"/>
      </w:tblGrid>
      <w:tr w:rsidR="00A91279" w:rsidTr="00E662A7">
        <w:tc>
          <w:tcPr>
            <w:tcW w:w="4785" w:type="dxa"/>
          </w:tcPr>
          <w:p w:rsidR="00A91279" w:rsidRPr="00E662A7" w:rsidRDefault="00A91279" w:rsidP="004C0388"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6" o:spid="_x0000_i1025" type="#_x0000_t75" alt="http://education.simcat.ru/school74/img/1322113722_simvol_olimpiadi.gif.jpeg" style="width:78pt;height:81pt;visibility:visible">
                  <v:imagedata r:id="rId5" o:title=""/>
                </v:shape>
              </w:pict>
            </w:r>
          </w:p>
        </w:tc>
        <w:tc>
          <w:tcPr>
            <w:tcW w:w="4786" w:type="dxa"/>
          </w:tcPr>
          <w:p w:rsidR="00A91279" w:rsidRPr="00E662A7" w:rsidRDefault="00A91279" w:rsidP="004C0388">
            <w:pPr>
              <w:rPr>
                <w:b/>
                <w:sz w:val="28"/>
                <w:szCs w:val="28"/>
              </w:rPr>
            </w:pPr>
            <w:r w:rsidRPr="00E662A7">
              <w:rPr>
                <w:b/>
                <w:sz w:val="28"/>
                <w:szCs w:val="28"/>
              </w:rPr>
              <w:t xml:space="preserve">Шифр                                                                                                 </w:t>
            </w:r>
          </w:p>
          <w:tbl>
            <w:tblPr>
              <w:tblpPr w:leftFromText="180" w:rightFromText="180" w:vertAnchor="text" w:tblpY="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1E0"/>
            </w:tblPr>
            <w:tblGrid>
              <w:gridCol w:w="468"/>
              <w:gridCol w:w="540"/>
              <w:gridCol w:w="540"/>
              <w:gridCol w:w="540"/>
            </w:tblGrid>
            <w:tr w:rsidR="00A91279" w:rsidRPr="000D146C" w:rsidTr="004C0388">
              <w:tc>
                <w:tcPr>
                  <w:tcW w:w="468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91279" w:rsidRPr="00B60772" w:rsidRDefault="00A91279" w:rsidP="004C0388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5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91279" w:rsidRPr="00B60772" w:rsidRDefault="00A91279" w:rsidP="004C0388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5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91279" w:rsidRPr="00B60772" w:rsidRDefault="00A91279" w:rsidP="004C0388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  <w:tc>
                <w:tcPr>
                  <w:tcW w:w="540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</w:tcPr>
                <w:p w:rsidR="00A91279" w:rsidRPr="00B60772" w:rsidRDefault="00A91279" w:rsidP="004C0388">
                  <w:pPr>
                    <w:rPr>
                      <w:b/>
                      <w:sz w:val="28"/>
                      <w:szCs w:val="28"/>
                    </w:rPr>
                  </w:pPr>
                </w:p>
              </w:tc>
            </w:tr>
          </w:tbl>
          <w:p w:rsidR="00A91279" w:rsidRPr="00E662A7" w:rsidRDefault="00A91279" w:rsidP="00E662A7">
            <w:pPr>
              <w:jc w:val="right"/>
            </w:pPr>
          </w:p>
        </w:tc>
      </w:tr>
    </w:tbl>
    <w:p w:rsidR="00A91279" w:rsidRDefault="00A91279" w:rsidP="007D65BB"/>
    <w:p w:rsidR="00A91279" w:rsidRPr="009364E1" w:rsidRDefault="00A91279" w:rsidP="007D65BB">
      <w:pPr>
        <w:jc w:val="center"/>
        <w:rPr>
          <w:b/>
        </w:rPr>
      </w:pPr>
      <w:r w:rsidRPr="005741E1">
        <w:rPr>
          <w:b/>
        </w:rPr>
        <w:t>23 ноября 2016</w:t>
      </w:r>
    </w:p>
    <w:p w:rsidR="00A91279" w:rsidRPr="009364E1" w:rsidRDefault="00A91279" w:rsidP="007D65BB">
      <w:pPr>
        <w:jc w:val="center"/>
        <w:rPr>
          <w:b/>
        </w:rPr>
      </w:pPr>
    </w:p>
    <w:p w:rsidR="00A91279" w:rsidRPr="009364E1" w:rsidRDefault="00A91279" w:rsidP="007D65BB">
      <w:pPr>
        <w:jc w:val="center"/>
        <w:rPr>
          <w:b/>
          <w:smallCaps/>
        </w:rPr>
      </w:pPr>
      <w:r w:rsidRPr="009364E1">
        <w:rPr>
          <w:b/>
          <w:smallCaps/>
        </w:rPr>
        <w:t>Муниципальный этап</w:t>
      </w:r>
    </w:p>
    <w:p w:rsidR="00A91279" w:rsidRPr="009364E1" w:rsidRDefault="00A91279" w:rsidP="007D65BB">
      <w:pPr>
        <w:jc w:val="center"/>
        <w:rPr>
          <w:b/>
          <w:smallCaps/>
        </w:rPr>
      </w:pPr>
      <w:r w:rsidRPr="009364E1">
        <w:rPr>
          <w:b/>
          <w:smallCaps/>
        </w:rPr>
        <w:t>Всероссийской олимпиады школьников</w:t>
      </w:r>
    </w:p>
    <w:p w:rsidR="00A91279" w:rsidRPr="009364E1" w:rsidRDefault="00A91279" w:rsidP="007D65BB">
      <w:pPr>
        <w:jc w:val="center"/>
        <w:rPr>
          <w:b/>
          <w:smallCaps/>
        </w:rPr>
      </w:pPr>
      <w:r w:rsidRPr="009364E1">
        <w:rPr>
          <w:b/>
          <w:smallCaps/>
        </w:rPr>
        <w:t xml:space="preserve">по </w:t>
      </w:r>
      <w:r>
        <w:rPr>
          <w:b/>
          <w:smallCaps/>
        </w:rPr>
        <w:t>Географии</w:t>
      </w:r>
    </w:p>
    <w:p w:rsidR="00A91279" w:rsidRPr="009364E1" w:rsidRDefault="00A91279" w:rsidP="007D65BB">
      <w:pPr>
        <w:jc w:val="center"/>
        <w:rPr>
          <w:b/>
          <w:smallCaps/>
        </w:rPr>
      </w:pPr>
      <w:r w:rsidRPr="009364E1">
        <w:rPr>
          <w:b/>
          <w:smallCaps/>
        </w:rPr>
        <w:t>201</w:t>
      </w:r>
      <w:r>
        <w:rPr>
          <w:b/>
          <w:smallCaps/>
        </w:rPr>
        <w:t>6</w:t>
      </w:r>
      <w:r w:rsidRPr="009364E1">
        <w:rPr>
          <w:b/>
          <w:smallCaps/>
        </w:rPr>
        <w:t>/201</w:t>
      </w:r>
      <w:r>
        <w:rPr>
          <w:b/>
          <w:smallCaps/>
        </w:rPr>
        <w:t>7</w:t>
      </w:r>
      <w:r w:rsidRPr="009364E1">
        <w:rPr>
          <w:b/>
          <w:smallCaps/>
        </w:rPr>
        <w:t xml:space="preserve"> учебного года</w:t>
      </w:r>
    </w:p>
    <w:p w:rsidR="00A91279" w:rsidRPr="009364E1" w:rsidRDefault="00A91279" w:rsidP="007D65BB">
      <w:pPr>
        <w:jc w:val="center"/>
        <w:rPr>
          <w:b/>
        </w:rPr>
      </w:pPr>
      <w:r w:rsidRPr="009364E1">
        <w:rPr>
          <w:b/>
        </w:rPr>
        <w:t xml:space="preserve">Комплект заданий для учеников </w:t>
      </w:r>
      <w:r>
        <w:rPr>
          <w:b/>
        </w:rPr>
        <w:t>8</w:t>
      </w:r>
      <w:r w:rsidRPr="009364E1">
        <w:rPr>
          <w:b/>
        </w:rPr>
        <w:t xml:space="preserve"> классов</w:t>
      </w:r>
    </w:p>
    <w:p w:rsidR="00A91279" w:rsidRPr="009364E1" w:rsidRDefault="00A91279" w:rsidP="007D65BB">
      <w:pPr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88"/>
        <w:gridCol w:w="1430"/>
        <w:gridCol w:w="1155"/>
        <w:gridCol w:w="1045"/>
        <w:gridCol w:w="1430"/>
        <w:gridCol w:w="1099"/>
      </w:tblGrid>
      <w:tr w:rsidR="00A91279" w:rsidTr="00E74B27">
        <w:tc>
          <w:tcPr>
            <w:tcW w:w="988" w:type="dxa"/>
          </w:tcPr>
          <w:p w:rsidR="00A91279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Номер задания</w:t>
            </w:r>
          </w:p>
        </w:tc>
        <w:tc>
          <w:tcPr>
            <w:tcW w:w="1430" w:type="dxa"/>
          </w:tcPr>
          <w:p w:rsidR="00A91279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Максимальное количество баллов</w:t>
            </w:r>
          </w:p>
        </w:tc>
        <w:tc>
          <w:tcPr>
            <w:tcW w:w="1155" w:type="dxa"/>
          </w:tcPr>
          <w:p w:rsidR="00A91279" w:rsidRDefault="00A91279" w:rsidP="00F738CE">
            <w:r w:rsidRPr="00E74B27">
              <w:rPr>
                <w:sz w:val="22"/>
                <w:szCs w:val="22"/>
              </w:rPr>
              <w:t>Полученные баллы</w:t>
            </w:r>
          </w:p>
        </w:tc>
        <w:tc>
          <w:tcPr>
            <w:tcW w:w="1045" w:type="dxa"/>
          </w:tcPr>
          <w:p w:rsidR="00A91279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Номер задания</w:t>
            </w:r>
          </w:p>
        </w:tc>
        <w:tc>
          <w:tcPr>
            <w:tcW w:w="1430" w:type="dxa"/>
          </w:tcPr>
          <w:p w:rsidR="00A91279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Максимальное количество баллов</w:t>
            </w:r>
          </w:p>
        </w:tc>
        <w:tc>
          <w:tcPr>
            <w:tcW w:w="1099" w:type="dxa"/>
          </w:tcPr>
          <w:p w:rsidR="00A91279" w:rsidRDefault="00A91279" w:rsidP="00F738CE">
            <w:r w:rsidRPr="00E74B27">
              <w:rPr>
                <w:sz w:val="22"/>
                <w:szCs w:val="22"/>
              </w:rPr>
              <w:t>Полученные баллы</w:t>
            </w:r>
          </w:p>
        </w:tc>
      </w:tr>
      <w:tr w:rsidR="00A91279" w:rsidTr="00E74B27">
        <w:tc>
          <w:tcPr>
            <w:tcW w:w="988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A91279" w:rsidRPr="00E74B27" w:rsidRDefault="00A91279" w:rsidP="00F738CE"/>
        </w:tc>
        <w:tc>
          <w:tcPr>
            <w:tcW w:w="1045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14.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</w:t>
            </w:r>
          </w:p>
        </w:tc>
        <w:tc>
          <w:tcPr>
            <w:tcW w:w="1099" w:type="dxa"/>
          </w:tcPr>
          <w:p w:rsidR="00A91279" w:rsidRPr="00E74B27" w:rsidRDefault="00A91279" w:rsidP="00F738CE"/>
        </w:tc>
      </w:tr>
      <w:tr w:rsidR="00A91279" w:rsidTr="00E74B27">
        <w:tc>
          <w:tcPr>
            <w:tcW w:w="988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2.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A91279" w:rsidRPr="00E74B27" w:rsidRDefault="00A91279" w:rsidP="00F738CE"/>
        </w:tc>
        <w:tc>
          <w:tcPr>
            <w:tcW w:w="1045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15.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</w:t>
            </w:r>
          </w:p>
        </w:tc>
        <w:tc>
          <w:tcPr>
            <w:tcW w:w="1099" w:type="dxa"/>
          </w:tcPr>
          <w:p w:rsidR="00A91279" w:rsidRPr="00E74B27" w:rsidRDefault="00A91279" w:rsidP="00F738CE"/>
        </w:tc>
      </w:tr>
      <w:tr w:rsidR="00A91279" w:rsidTr="00E74B27">
        <w:tc>
          <w:tcPr>
            <w:tcW w:w="988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3.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A91279" w:rsidRPr="00E74B27" w:rsidRDefault="00A91279" w:rsidP="00F738CE"/>
        </w:tc>
        <w:tc>
          <w:tcPr>
            <w:tcW w:w="1045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16.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</w:t>
            </w:r>
          </w:p>
        </w:tc>
        <w:tc>
          <w:tcPr>
            <w:tcW w:w="1099" w:type="dxa"/>
          </w:tcPr>
          <w:p w:rsidR="00A91279" w:rsidRPr="00E74B27" w:rsidRDefault="00A91279" w:rsidP="00F738CE"/>
        </w:tc>
      </w:tr>
      <w:tr w:rsidR="00A91279" w:rsidTr="00E74B27">
        <w:tc>
          <w:tcPr>
            <w:tcW w:w="988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4.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A91279" w:rsidRPr="00E74B27" w:rsidRDefault="00A91279" w:rsidP="00F738CE"/>
        </w:tc>
        <w:tc>
          <w:tcPr>
            <w:tcW w:w="1045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17.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</w:t>
            </w:r>
          </w:p>
        </w:tc>
        <w:tc>
          <w:tcPr>
            <w:tcW w:w="1099" w:type="dxa"/>
          </w:tcPr>
          <w:p w:rsidR="00A91279" w:rsidRPr="00E74B27" w:rsidRDefault="00A91279" w:rsidP="00F738CE"/>
        </w:tc>
      </w:tr>
      <w:tr w:rsidR="00A91279" w:rsidTr="00E74B27">
        <w:tc>
          <w:tcPr>
            <w:tcW w:w="988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5.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A91279" w:rsidRPr="00E74B27" w:rsidRDefault="00A91279" w:rsidP="00F738CE"/>
        </w:tc>
        <w:tc>
          <w:tcPr>
            <w:tcW w:w="1045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18.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2</w:t>
            </w:r>
          </w:p>
        </w:tc>
        <w:tc>
          <w:tcPr>
            <w:tcW w:w="1099" w:type="dxa"/>
          </w:tcPr>
          <w:p w:rsidR="00A91279" w:rsidRPr="00E74B27" w:rsidRDefault="00A91279" w:rsidP="00F738CE"/>
        </w:tc>
      </w:tr>
      <w:tr w:rsidR="00A91279" w:rsidTr="00E74B27">
        <w:tc>
          <w:tcPr>
            <w:tcW w:w="988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6.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A91279" w:rsidRPr="00E74B27" w:rsidRDefault="00A91279" w:rsidP="00F738CE"/>
        </w:tc>
        <w:tc>
          <w:tcPr>
            <w:tcW w:w="1045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19.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2</w:t>
            </w:r>
          </w:p>
        </w:tc>
        <w:tc>
          <w:tcPr>
            <w:tcW w:w="1099" w:type="dxa"/>
          </w:tcPr>
          <w:p w:rsidR="00A91279" w:rsidRPr="00E74B27" w:rsidRDefault="00A91279" w:rsidP="00F738CE"/>
        </w:tc>
      </w:tr>
      <w:tr w:rsidR="00A91279" w:rsidTr="00E74B27">
        <w:tc>
          <w:tcPr>
            <w:tcW w:w="988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7.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A91279" w:rsidRPr="00E74B27" w:rsidRDefault="00A91279" w:rsidP="00F738CE"/>
        </w:tc>
        <w:tc>
          <w:tcPr>
            <w:tcW w:w="1045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20.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099" w:type="dxa"/>
          </w:tcPr>
          <w:p w:rsidR="00A91279" w:rsidRPr="00E74B27" w:rsidRDefault="00A91279" w:rsidP="00F738CE"/>
        </w:tc>
      </w:tr>
      <w:tr w:rsidR="00A91279" w:rsidTr="00E74B27">
        <w:tc>
          <w:tcPr>
            <w:tcW w:w="988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8.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A91279" w:rsidRPr="00E74B27" w:rsidRDefault="00A91279" w:rsidP="00F738CE"/>
        </w:tc>
        <w:tc>
          <w:tcPr>
            <w:tcW w:w="1045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21.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099" w:type="dxa"/>
          </w:tcPr>
          <w:p w:rsidR="00A91279" w:rsidRPr="00E74B27" w:rsidRDefault="00A91279" w:rsidP="00F738CE"/>
        </w:tc>
      </w:tr>
      <w:tr w:rsidR="00A91279" w:rsidTr="00E74B27">
        <w:tc>
          <w:tcPr>
            <w:tcW w:w="988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9.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A91279" w:rsidRPr="00E74B27" w:rsidRDefault="00A91279" w:rsidP="00F738CE"/>
        </w:tc>
        <w:tc>
          <w:tcPr>
            <w:tcW w:w="1045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22.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>
              <w:t>10</w:t>
            </w:r>
          </w:p>
        </w:tc>
        <w:tc>
          <w:tcPr>
            <w:tcW w:w="1099" w:type="dxa"/>
          </w:tcPr>
          <w:p w:rsidR="00A91279" w:rsidRPr="00E74B27" w:rsidRDefault="00A91279" w:rsidP="00F738CE"/>
        </w:tc>
      </w:tr>
      <w:tr w:rsidR="00A91279" w:rsidTr="00E74B27">
        <w:tc>
          <w:tcPr>
            <w:tcW w:w="988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10.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A91279" w:rsidRPr="00E74B27" w:rsidRDefault="00A91279" w:rsidP="00F738CE"/>
        </w:tc>
        <w:tc>
          <w:tcPr>
            <w:tcW w:w="1045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23.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>
              <w:t>12</w:t>
            </w:r>
          </w:p>
        </w:tc>
        <w:tc>
          <w:tcPr>
            <w:tcW w:w="1099" w:type="dxa"/>
          </w:tcPr>
          <w:p w:rsidR="00A91279" w:rsidRPr="00E74B27" w:rsidRDefault="00A91279" w:rsidP="00F738CE"/>
        </w:tc>
      </w:tr>
      <w:tr w:rsidR="00A91279" w:rsidTr="00E74B27">
        <w:tc>
          <w:tcPr>
            <w:tcW w:w="988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11.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A91279" w:rsidRPr="00E74B27" w:rsidRDefault="00A91279" w:rsidP="00F738CE"/>
        </w:tc>
        <w:tc>
          <w:tcPr>
            <w:tcW w:w="1045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24.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>
              <w:t>12</w:t>
            </w:r>
          </w:p>
        </w:tc>
        <w:tc>
          <w:tcPr>
            <w:tcW w:w="1099" w:type="dxa"/>
          </w:tcPr>
          <w:p w:rsidR="00A91279" w:rsidRPr="00E74B27" w:rsidRDefault="00A91279" w:rsidP="00F738CE"/>
        </w:tc>
      </w:tr>
      <w:tr w:rsidR="00A91279" w:rsidTr="00E74B27">
        <w:tc>
          <w:tcPr>
            <w:tcW w:w="988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12.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A91279" w:rsidRPr="00E74B27" w:rsidRDefault="00A91279" w:rsidP="00F738CE"/>
        </w:tc>
        <w:tc>
          <w:tcPr>
            <w:tcW w:w="1045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25.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>
              <w:t>10</w:t>
            </w:r>
          </w:p>
        </w:tc>
        <w:tc>
          <w:tcPr>
            <w:tcW w:w="1099" w:type="dxa"/>
          </w:tcPr>
          <w:p w:rsidR="00A91279" w:rsidRPr="00E74B27" w:rsidRDefault="00A91279" w:rsidP="00F738CE"/>
        </w:tc>
      </w:tr>
      <w:tr w:rsidR="00A91279" w:rsidTr="00E74B27">
        <w:tc>
          <w:tcPr>
            <w:tcW w:w="988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13</w:t>
            </w: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  <w:r w:rsidRPr="00E74B27">
              <w:rPr>
                <w:sz w:val="22"/>
                <w:szCs w:val="22"/>
              </w:rPr>
              <w:t>1</w:t>
            </w:r>
          </w:p>
        </w:tc>
        <w:tc>
          <w:tcPr>
            <w:tcW w:w="1155" w:type="dxa"/>
          </w:tcPr>
          <w:p w:rsidR="00A91279" w:rsidRPr="00E74B27" w:rsidRDefault="00A91279" w:rsidP="00F738CE"/>
        </w:tc>
        <w:tc>
          <w:tcPr>
            <w:tcW w:w="1045" w:type="dxa"/>
          </w:tcPr>
          <w:p w:rsidR="00A91279" w:rsidRPr="00E74B27" w:rsidRDefault="00A91279" w:rsidP="00E74B27">
            <w:pPr>
              <w:jc w:val="center"/>
            </w:pPr>
          </w:p>
        </w:tc>
        <w:tc>
          <w:tcPr>
            <w:tcW w:w="1430" w:type="dxa"/>
          </w:tcPr>
          <w:p w:rsidR="00A91279" w:rsidRPr="00E74B27" w:rsidRDefault="00A91279" w:rsidP="00E74B27">
            <w:pPr>
              <w:jc w:val="center"/>
            </w:pPr>
          </w:p>
        </w:tc>
        <w:tc>
          <w:tcPr>
            <w:tcW w:w="1099" w:type="dxa"/>
          </w:tcPr>
          <w:p w:rsidR="00A91279" w:rsidRPr="00E74B27" w:rsidRDefault="00A91279" w:rsidP="00F738CE"/>
        </w:tc>
      </w:tr>
    </w:tbl>
    <w:p w:rsidR="00A91279" w:rsidRDefault="00A91279" w:rsidP="007D65BB">
      <w:pPr>
        <w:pStyle w:val="Default"/>
        <w:rPr>
          <w:bCs/>
          <w:iCs/>
          <w:sz w:val="18"/>
          <w:szCs w:val="18"/>
        </w:rPr>
      </w:pPr>
    </w:p>
    <w:p w:rsidR="00A91279" w:rsidRPr="007D65BB" w:rsidRDefault="00A91279" w:rsidP="007D65BB">
      <w:pPr>
        <w:pStyle w:val="Default"/>
        <w:rPr>
          <w:bCs/>
          <w:iCs/>
          <w:sz w:val="18"/>
          <w:szCs w:val="18"/>
        </w:rPr>
      </w:pPr>
      <w:r>
        <w:rPr>
          <w:bCs/>
          <w:iCs/>
          <w:sz w:val="18"/>
          <w:szCs w:val="18"/>
        </w:rPr>
        <w:t>Председатель жюри: _________________(_______________________)</w:t>
      </w:r>
    </w:p>
    <w:p w:rsidR="00A91279" w:rsidRDefault="00A91279" w:rsidP="005A4A51">
      <w:pPr>
        <w:pStyle w:val="Default"/>
        <w:rPr>
          <w:b/>
          <w:bCs/>
          <w:i/>
          <w:iCs/>
          <w:sz w:val="18"/>
          <w:szCs w:val="18"/>
        </w:rPr>
      </w:pPr>
    </w:p>
    <w:p w:rsidR="00A91279" w:rsidRDefault="00A91279" w:rsidP="005A4A51">
      <w:pPr>
        <w:pStyle w:val="Default"/>
        <w:rPr>
          <w:bCs/>
          <w:iCs/>
          <w:sz w:val="18"/>
          <w:szCs w:val="18"/>
        </w:rPr>
      </w:pPr>
      <w:r w:rsidRPr="005A4A51">
        <w:rPr>
          <w:bCs/>
          <w:iCs/>
          <w:sz w:val="18"/>
          <w:szCs w:val="18"/>
        </w:rPr>
        <w:t xml:space="preserve">Члены жюри : </w:t>
      </w:r>
      <w:r>
        <w:rPr>
          <w:bCs/>
          <w:iCs/>
          <w:sz w:val="18"/>
          <w:szCs w:val="18"/>
        </w:rPr>
        <w:t xml:space="preserve">    _____________________(_______________________)</w:t>
      </w:r>
    </w:p>
    <w:p w:rsidR="00A91279" w:rsidRDefault="00A91279" w:rsidP="005A4A51">
      <w:pPr>
        <w:pStyle w:val="Default"/>
        <w:rPr>
          <w:bCs/>
          <w:iCs/>
          <w:sz w:val="18"/>
          <w:szCs w:val="18"/>
        </w:rPr>
      </w:pPr>
      <w:r>
        <w:rPr>
          <w:bCs/>
          <w:iCs/>
          <w:sz w:val="18"/>
          <w:szCs w:val="18"/>
        </w:rPr>
        <w:t xml:space="preserve">                         </w:t>
      </w:r>
    </w:p>
    <w:p w:rsidR="00A91279" w:rsidRDefault="00A91279" w:rsidP="005A4A51">
      <w:pPr>
        <w:pStyle w:val="Default"/>
        <w:rPr>
          <w:bCs/>
          <w:iCs/>
          <w:sz w:val="18"/>
          <w:szCs w:val="18"/>
        </w:rPr>
      </w:pPr>
      <w:r>
        <w:rPr>
          <w:bCs/>
          <w:iCs/>
          <w:sz w:val="18"/>
          <w:szCs w:val="18"/>
        </w:rPr>
        <w:t xml:space="preserve">                           _____________________ ( _______________________)</w:t>
      </w:r>
    </w:p>
    <w:p w:rsidR="00A91279" w:rsidRDefault="00A91279" w:rsidP="005A4A51">
      <w:pPr>
        <w:pStyle w:val="Default"/>
        <w:rPr>
          <w:bCs/>
          <w:iCs/>
          <w:sz w:val="18"/>
          <w:szCs w:val="18"/>
        </w:rPr>
      </w:pPr>
      <w:r>
        <w:rPr>
          <w:bCs/>
          <w:iCs/>
          <w:sz w:val="18"/>
          <w:szCs w:val="18"/>
        </w:rPr>
        <w:t xml:space="preserve">                       </w:t>
      </w:r>
    </w:p>
    <w:p w:rsidR="00A91279" w:rsidRPr="005A4A51" w:rsidRDefault="00A91279" w:rsidP="005A4A51">
      <w:pPr>
        <w:pStyle w:val="Default"/>
        <w:rPr>
          <w:bCs/>
          <w:iCs/>
          <w:sz w:val="18"/>
          <w:szCs w:val="18"/>
        </w:rPr>
      </w:pPr>
      <w:r>
        <w:rPr>
          <w:bCs/>
          <w:iCs/>
          <w:sz w:val="18"/>
          <w:szCs w:val="18"/>
        </w:rPr>
        <w:t xml:space="preserve">                         ______________________(________________________)</w:t>
      </w:r>
    </w:p>
    <w:p w:rsidR="00A91279" w:rsidRPr="005A4A51" w:rsidRDefault="00A91279" w:rsidP="007D65BB">
      <w:pPr>
        <w:pStyle w:val="Default"/>
        <w:jc w:val="center"/>
        <w:rPr>
          <w:bCs/>
          <w:iCs/>
          <w:sz w:val="18"/>
          <w:szCs w:val="18"/>
        </w:rPr>
      </w:pPr>
      <w:r>
        <w:rPr>
          <w:bCs/>
          <w:iCs/>
          <w:sz w:val="18"/>
          <w:szCs w:val="18"/>
        </w:rPr>
        <w:t xml:space="preserve">            </w:t>
      </w:r>
    </w:p>
    <w:p w:rsidR="00A91279" w:rsidRDefault="00A91279" w:rsidP="007D65BB">
      <w:pPr>
        <w:pStyle w:val="Default"/>
        <w:jc w:val="center"/>
        <w:rPr>
          <w:b/>
          <w:bCs/>
          <w:i/>
          <w:iCs/>
          <w:sz w:val="18"/>
          <w:szCs w:val="18"/>
        </w:rPr>
      </w:pPr>
    </w:p>
    <w:p w:rsidR="00A91279" w:rsidRPr="007D65BB" w:rsidRDefault="00A91279" w:rsidP="003D667D">
      <w:pPr>
        <w:pStyle w:val="Default"/>
        <w:jc w:val="center"/>
        <w:rPr>
          <w:sz w:val="16"/>
          <w:szCs w:val="16"/>
        </w:rPr>
      </w:pPr>
      <w:r w:rsidRPr="007D65BB">
        <w:rPr>
          <w:b/>
          <w:bCs/>
          <w:i/>
          <w:iCs/>
          <w:color w:val="auto"/>
          <w:sz w:val="18"/>
          <w:szCs w:val="18"/>
        </w:rPr>
        <w:t>Желаем вам успеха!</w:t>
      </w:r>
    </w:p>
    <w:p w:rsidR="00A91279" w:rsidRDefault="00A91279" w:rsidP="007D65BB">
      <w:pPr>
        <w:pStyle w:val="Default"/>
        <w:jc w:val="center"/>
        <w:rPr>
          <w:b/>
          <w:bCs/>
          <w:i/>
          <w:iCs/>
          <w:sz w:val="18"/>
          <w:szCs w:val="18"/>
        </w:rPr>
      </w:pPr>
    </w:p>
    <w:p w:rsidR="00A91279" w:rsidRPr="007D65BB" w:rsidRDefault="00A91279" w:rsidP="007D65BB">
      <w:pPr>
        <w:pStyle w:val="Default"/>
        <w:jc w:val="center"/>
        <w:rPr>
          <w:b/>
          <w:bCs/>
          <w:i/>
          <w:iCs/>
          <w:sz w:val="18"/>
          <w:szCs w:val="18"/>
        </w:rPr>
      </w:pPr>
      <w:r w:rsidRPr="007D65BB">
        <w:rPr>
          <w:b/>
          <w:bCs/>
          <w:i/>
          <w:iCs/>
          <w:sz w:val="18"/>
          <w:szCs w:val="18"/>
        </w:rPr>
        <w:t>Уважаемый участник Олимпиады!</w:t>
      </w:r>
    </w:p>
    <w:p w:rsidR="00A91279" w:rsidRPr="007D65BB" w:rsidRDefault="00A91279" w:rsidP="007D65BB">
      <w:pPr>
        <w:pStyle w:val="Default"/>
        <w:jc w:val="center"/>
        <w:rPr>
          <w:sz w:val="18"/>
          <w:szCs w:val="18"/>
        </w:rPr>
      </w:pPr>
    </w:p>
    <w:p w:rsidR="00A91279" w:rsidRPr="007D65BB" w:rsidRDefault="00A91279" w:rsidP="007D65BB">
      <w:pPr>
        <w:pStyle w:val="Default"/>
        <w:ind w:firstLine="709"/>
        <w:jc w:val="both"/>
        <w:rPr>
          <w:sz w:val="18"/>
          <w:szCs w:val="18"/>
        </w:rPr>
      </w:pPr>
      <w:r w:rsidRPr="007D65BB">
        <w:rPr>
          <w:sz w:val="18"/>
          <w:szCs w:val="18"/>
        </w:rPr>
        <w:t xml:space="preserve">Вам предстоит выполнить теоретические (письменные) и тестовые задания. </w:t>
      </w:r>
    </w:p>
    <w:p w:rsidR="00A91279" w:rsidRPr="007D65BB" w:rsidRDefault="00A91279" w:rsidP="007D65BB">
      <w:pPr>
        <w:pStyle w:val="Default"/>
        <w:ind w:firstLine="709"/>
        <w:jc w:val="both"/>
        <w:rPr>
          <w:sz w:val="18"/>
          <w:szCs w:val="18"/>
        </w:rPr>
      </w:pPr>
      <w:r w:rsidRPr="007D65BB">
        <w:rPr>
          <w:i/>
          <w:iCs/>
          <w:sz w:val="18"/>
          <w:szCs w:val="18"/>
        </w:rPr>
        <w:t xml:space="preserve">Выполнение теоретических (письменных) заданий целесообразно организовать следующим образом: </w:t>
      </w:r>
    </w:p>
    <w:p w:rsidR="00A91279" w:rsidRPr="007D65BB" w:rsidRDefault="00A91279" w:rsidP="007D65BB">
      <w:pPr>
        <w:pStyle w:val="Default"/>
        <w:numPr>
          <w:ilvl w:val="0"/>
          <w:numId w:val="1"/>
        </w:numPr>
        <w:ind w:left="0" w:firstLine="426"/>
        <w:jc w:val="both"/>
        <w:rPr>
          <w:sz w:val="18"/>
          <w:szCs w:val="18"/>
        </w:rPr>
      </w:pPr>
      <w:r w:rsidRPr="007D65BB">
        <w:rPr>
          <w:sz w:val="18"/>
          <w:szCs w:val="18"/>
        </w:rPr>
        <w:t xml:space="preserve">не спеша, внимательно прочитайте задание и определите, наиболее верный и полный ответ; </w:t>
      </w:r>
    </w:p>
    <w:p w:rsidR="00A91279" w:rsidRPr="007D65BB" w:rsidRDefault="00A91279" w:rsidP="007D65BB">
      <w:pPr>
        <w:pStyle w:val="Default"/>
        <w:numPr>
          <w:ilvl w:val="0"/>
          <w:numId w:val="1"/>
        </w:numPr>
        <w:ind w:left="0" w:firstLine="426"/>
        <w:jc w:val="both"/>
        <w:rPr>
          <w:sz w:val="18"/>
          <w:szCs w:val="18"/>
        </w:rPr>
      </w:pPr>
      <w:r w:rsidRPr="007D65BB">
        <w:rPr>
          <w:sz w:val="18"/>
          <w:szCs w:val="18"/>
        </w:rPr>
        <w:t xml:space="preserve">отвечая на теоретический вопрос, обдумайте и сформулируйте конкретный ответ только на поставленный вопрос; </w:t>
      </w:r>
    </w:p>
    <w:p w:rsidR="00A91279" w:rsidRPr="007D65BB" w:rsidRDefault="00A91279" w:rsidP="007D65BB">
      <w:pPr>
        <w:pStyle w:val="Default"/>
        <w:numPr>
          <w:ilvl w:val="0"/>
          <w:numId w:val="1"/>
        </w:numPr>
        <w:ind w:left="0" w:firstLine="426"/>
        <w:jc w:val="both"/>
        <w:rPr>
          <w:sz w:val="18"/>
          <w:szCs w:val="18"/>
        </w:rPr>
      </w:pPr>
      <w:r w:rsidRPr="007D65BB">
        <w:rPr>
          <w:sz w:val="18"/>
          <w:szCs w:val="18"/>
        </w:rPr>
        <w:t xml:space="preserve">если Вы отвечаете на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</w:t>
      </w:r>
    </w:p>
    <w:p w:rsidR="00A91279" w:rsidRPr="007D65BB" w:rsidRDefault="00A91279" w:rsidP="007D65BB">
      <w:pPr>
        <w:pStyle w:val="Default"/>
        <w:numPr>
          <w:ilvl w:val="0"/>
          <w:numId w:val="1"/>
        </w:numPr>
        <w:ind w:left="0" w:firstLine="426"/>
        <w:jc w:val="both"/>
        <w:rPr>
          <w:sz w:val="18"/>
          <w:szCs w:val="18"/>
        </w:rPr>
      </w:pPr>
      <w:r w:rsidRPr="007D65BB">
        <w:rPr>
          <w:sz w:val="18"/>
          <w:szCs w:val="18"/>
        </w:rPr>
        <w:t xml:space="preserve">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</w:t>
      </w:r>
    </w:p>
    <w:p w:rsidR="00A91279" w:rsidRPr="007D65BB" w:rsidRDefault="00A91279" w:rsidP="007D65BB">
      <w:pPr>
        <w:pStyle w:val="Default"/>
        <w:numPr>
          <w:ilvl w:val="0"/>
          <w:numId w:val="1"/>
        </w:numPr>
        <w:ind w:left="0" w:firstLine="426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после выполнения всех предложенных заданий еще раз удостоверьтесь в правильности выбранных Вами ответов и решений. </w:t>
      </w:r>
    </w:p>
    <w:p w:rsidR="00A91279" w:rsidRPr="007D65BB" w:rsidRDefault="00A91279" w:rsidP="007D65BB">
      <w:pPr>
        <w:pStyle w:val="Default"/>
        <w:ind w:firstLine="709"/>
        <w:jc w:val="both"/>
        <w:rPr>
          <w:color w:val="auto"/>
          <w:sz w:val="18"/>
          <w:szCs w:val="18"/>
        </w:rPr>
      </w:pPr>
      <w:r w:rsidRPr="007D65BB">
        <w:rPr>
          <w:i/>
          <w:iCs/>
          <w:color w:val="auto"/>
          <w:sz w:val="18"/>
          <w:szCs w:val="18"/>
        </w:rPr>
        <w:t xml:space="preserve">Выполнение тестовых заданий целесообразно организовать следующим образом: </w:t>
      </w:r>
    </w:p>
    <w:p w:rsidR="00A91279" w:rsidRPr="007D65BB" w:rsidRDefault="00A91279" w:rsidP="007D65BB">
      <w:pPr>
        <w:pStyle w:val="Default"/>
        <w:numPr>
          <w:ilvl w:val="0"/>
          <w:numId w:val="2"/>
        </w:numPr>
        <w:ind w:left="0" w:firstLine="426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не спеша, внимательно прочитайте тестовое задание; </w:t>
      </w:r>
    </w:p>
    <w:p w:rsidR="00A91279" w:rsidRPr="007D65BB" w:rsidRDefault="00A91279" w:rsidP="007D65BB">
      <w:pPr>
        <w:pStyle w:val="Default"/>
        <w:numPr>
          <w:ilvl w:val="0"/>
          <w:numId w:val="2"/>
        </w:numPr>
        <w:ind w:left="0" w:firstLine="426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определите, какой из предложенных вариантов ответа наиболее верный и полный; </w:t>
      </w:r>
    </w:p>
    <w:p w:rsidR="00A91279" w:rsidRPr="007D65BB" w:rsidRDefault="00A91279" w:rsidP="007D65BB">
      <w:pPr>
        <w:pStyle w:val="Default"/>
        <w:numPr>
          <w:ilvl w:val="0"/>
          <w:numId w:val="2"/>
        </w:numPr>
        <w:ind w:left="0" w:firstLine="426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обведите кружком букву, соответствующую выбранному Вами ответу; </w:t>
      </w:r>
    </w:p>
    <w:p w:rsidR="00A91279" w:rsidRPr="007D65BB" w:rsidRDefault="00A91279" w:rsidP="007D65BB">
      <w:pPr>
        <w:pStyle w:val="Default"/>
        <w:numPr>
          <w:ilvl w:val="0"/>
          <w:numId w:val="2"/>
        </w:numPr>
        <w:ind w:left="0" w:firstLine="426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продолжайте таким образом работу до завершения выполнения тестовых заданий; </w:t>
      </w:r>
    </w:p>
    <w:p w:rsidR="00A91279" w:rsidRPr="007D65BB" w:rsidRDefault="00A91279" w:rsidP="007D65BB">
      <w:pPr>
        <w:pStyle w:val="Default"/>
        <w:numPr>
          <w:ilvl w:val="0"/>
          <w:numId w:val="2"/>
        </w:numPr>
        <w:ind w:left="0" w:firstLine="426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после выполнения всех предложенных заданий еще раз удостоверьтесь в правильности выбранных Вами ответов; </w:t>
      </w:r>
    </w:p>
    <w:p w:rsidR="00A91279" w:rsidRPr="007D65BB" w:rsidRDefault="00A91279" w:rsidP="007D65BB">
      <w:pPr>
        <w:pStyle w:val="Default"/>
        <w:numPr>
          <w:ilvl w:val="0"/>
          <w:numId w:val="2"/>
        </w:numPr>
        <w:ind w:left="0" w:firstLine="426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если потребуется корректировка выбранного Вами варианта ответа, то неправильный вариант ответа зачеркните крестиком, а новый выбранный ответ обведите кружком. </w:t>
      </w:r>
    </w:p>
    <w:p w:rsidR="00A91279" w:rsidRPr="007D65BB" w:rsidRDefault="00A91279" w:rsidP="007D65BB">
      <w:pPr>
        <w:pStyle w:val="Default"/>
        <w:ind w:firstLine="709"/>
        <w:jc w:val="both"/>
        <w:rPr>
          <w:color w:val="auto"/>
          <w:sz w:val="18"/>
          <w:szCs w:val="18"/>
        </w:rPr>
      </w:pPr>
      <w:r w:rsidRPr="007D65BB">
        <w:rPr>
          <w:i/>
          <w:iCs/>
          <w:color w:val="auto"/>
          <w:sz w:val="18"/>
          <w:szCs w:val="18"/>
        </w:rPr>
        <w:t xml:space="preserve">Предупреждаем Вас, что: </w:t>
      </w:r>
    </w:p>
    <w:p w:rsidR="00A91279" w:rsidRPr="007D65BB" w:rsidRDefault="00A91279" w:rsidP="007D65BB">
      <w:pPr>
        <w:pStyle w:val="Default"/>
        <w:numPr>
          <w:ilvl w:val="0"/>
          <w:numId w:val="3"/>
        </w:numPr>
        <w:ind w:left="0" w:firstLine="426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при оценке тестовых заданий, где необходимо определить один </w:t>
      </w:r>
      <w:r w:rsidRPr="007D65BB">
        <w:rPr>
          <w:i/>
          <w:iCs/>
          <w:color w:val="auto"/>
          <w:sz w:val="18"/>
          <w:szCs w:val="18"/>
        </w:rPr>
        <w:t>правильный ответ</w:t>
      </w:r>
      <w:r w:rsidRPr="007D65BB">
        <w:rPr>
          <w:color w:val="auto"/>
          <w:sz w:val="18"/>
          <w:szCs w:val="18"/>
        </w:rPr>
        <w:t xml:space="preserve">, 0 баллов выставляется как за неверный ответ, а также, если участником отмечены несколько ответов (в том числе правильный), или все ответы; </w:t>
      </w:r>
    </w:p>
    <w:p w:rsidR="00A91279" w:rsidRPr="007D65BB" w:rsidRDefault="00A91279" w:rsidP="007D65BB">
      <w:pPr>
        <w:pStyle w:val="Default"/>
        <w:numPr>
          <w:ilvl w:val="0"/>
          <w:numId w:val="3"/>
        </w:numPr>
        <w:ind w:left="0" w:firstLine="426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при оценке тестовых заданий, где необходимо определить все </w:t>
      </w:r>
      <w:r w:rsidRPr="007D65BB">
        <w:rPr>
          <w:i/>
          <w:iCs/>
          <w:color w:val="auto"/>
          <w:sz w:val="18"/>
          <w:szCs w:val="18"/>
        </w:rPr>
        <w:t>правильные ответы</w:t>
      </w:r>
      <w:r w:rsidRPr="007D65BB">
        <w:rPr>
          <w:color w:val="auto"/>
          <w:sz w:val="18"/>
          <w:szCs w:val="18"/>
        </w:rPr>
        <w:t xml:space="preserve">, </w:t>
      </w:r>
      <w:r w:rsidRPr="007D65BB">
        <w:rPr>
          <w:i/>
          <w:iCs/>
          <w:color w:val="auto"/>
          <w:sz w:val="18"/>
          <w:szCs w:val="18"/>
        </w:rPr>
        <w:t xml:space="preserve">0 баллов </w:t>
      </w:r>
      <w:r w:rsidRPr="007D65BB">
        <w:rPr>
          <w:color w:val="auto"/>
          <w:sz w:val="18"/>
          <w:szCs w:val="18"/>
        </w:rPr>
        <w:t xml:space="preserve">выставляется, если участником отмечено большее количество ответов, чем предусмотрено в задании (в том числе правильные ответы) или все ответы. </w:t>
      </w:r>
    </w:p>
    <w:p w:rsidR="00A91279" w:rsidRPr="007D65BB" w:rsidRDefault="00A91279" w:rsidP="007D65BB">
      <w:pPr>
        <w:pStyle w:val="Default"/>
        <w:ind w:firstLine="709"/>
        <w:jc w:val="both"/>
        <w:rPr>
          <w:color w:val="auto"/>
          <w:sz w:val="18"/>
          <w:szCs w:val="18"/>
        </w:rPr>
      </w:pPr>
      <w:r w:rsidRPr="007D65BB">
        <w:rPr>
          <w:color w:val="auto"/>
          <w:sz w:val="18"/>
          <w:szCs w:val="18"/>
        </w:rPr>
        <w:t xml:space="preserve">Задание теоретического тура считается выполненным, если Вы вовремя сдаете его членам жюри. </w:t>
      </w:r>
    </w:p>
    <w:p w:rsidR="00A91279" w:rsidRPr="007D65BB" w:rsidRDefault="00A91279" w:rsidP="007D65BB">
      <w:pPr>
        <w:pStyle w:val="Default"/>
        <w:ind w:firstLine="709"/>
        <w:jc w:val="both"/>
        <w:rPr>
          <w:b/>
          <w:bCs/>
          <w:color w:val="auto"/>
          <w:sz w:val="18"/>
          <w:szCs w:val="18"/>
        </w:rPr>
      </w:pPr>
    </w:p>
    <w:p w:rsidR="00A91279" w:rsidRPr="007D65BB" w:rsidRDefault="00A91279" w:rsidP="007D65BB">
      <w:pPr>
        <w:pStyle w:val="Default"/>
        <w:ind w:firstLine="709"/>
        <w:jc w:val="both"/>
        <w:rPr>
          <w:color w:val="auto"/>
          <w:sz w:val="18"/>
          <w:szCs w:val="18"/>
        </w:rPr>
      </w:pPr>
      <w:r w:rsidRPr="007D65BB">
        <w:rPr>
          <w:b/>
          <w:bCs/>
          <w:color w:val="auto"/>
          <w:sz w:val="18"/>
          <w:szCs w:val="18"/>
        </w:rPr>
        <w:t>Максимальная оценка - __</w:t>
      </w:r>
      <w:r w:rsidRPr="00165D98">
        <w:rPr>
          <w:b/>
          <w:bCs/>
          <w:color w:val="auto"/>
          <w:sz w:val="18"/>
          <w:szCs w:val="18"/>
          <w:u w:val="single"/>
        </w:rPr>
        <w:t>7</w:t>
      </w:r>
      <w:r>
        <w:rPr>
          <w:b/>
          <w:bCs/>
          <w:color w:val="auto"/>
          <w:sz w:val="18"/>
          <w:szCs w:val="18"/>
          <w:u w:val="single"/>
        </w:rPr>
        <w:t>8</w:t>
      </w:r>
      <w:r w:rsidRPr="007D65BB">
        <w:rPr>
          <w:b/>
          <w:bCs/>
          <w:color w:val="auto"/>
          <w:sz w:val="18"/>
          <w:szCs w:val="18"/>
        </w:rPr>
        <w:t xml:space="preserve">__ баллов. </w:t>
      </w:r>
    </w:p>
    <w:p w:rsidR="00A91279" w:rsidRPr="007D65BB" w:rsidRDefault="00A91279" w:rsidP="007D65BB">
      <w:pPr>
        <w:rPr>
          <w:sz w:val="18"/>
          <w:szCs w:val="18"/>
        </w:rPr>
      </w:pPr>
    </w:p>
    <w:p w:rsidR="00A91279" w:rsidRDefault="00A91279" w:rsidP="007D65BB">
      <w:pPr>
        <w:rPr>
          <w:b/>
          <w:sz w:val="18"/>
          <w:szCs w:val="18"/>
        </w:rPr>
      </w:pPr>
      <w:r w:rsidRPr="007D65BB">
        <w:rPr>
          <w:b/>
          <w:sz w:val="18"/>
          <w:szCs w:val="18"/>
        </w:rPr>
        <w:t xml:space="preserve">                  Время на выполнение заданий  - __</w:t>
      </w:r>
      <w:r w:rsidRPr="00832908">
        <w:rPr>
          <w:b/>
          <w:sz w:val="18"/>
          <w:szCs w:val="18"/>
          <w:u w:val="single"/>
        </w:rPr>
        <w:t xml:space="preserve">3 </w:t>
      </w:r>
      <w:r w:rsidRPr="006D3A18">
        <w:rPr>
          <w:b/>
          <w:sz w:val="18"/>
          <w:szCs w:val="18"/>
          <w:u w:val="single"/>
        </w:rPr>
        <w:t>час</w:t>
      </w:r>
      <w:r>
        <w:rPr>
          <w:b/>
          <w:sz w:val="18"/>
          <w:szCs w:val="18"/>
          <w:u w:val="single"/>
        </w:rPr>
        <w:t>а</w:t>
      </w:r>
      <w:r w:rsidRPr="006D3A18">
        <w:rPr>
          <w:b/>
          <w:sz w:val="18"/>
          <w:szCs w:val="18"/>
          <w:u w:val="single"/>
        </w:rPr>
        <w:t xml:space="preserve"> </w:t>
      </w:r>
      <w:r w:rsidRPr="00832908">
        <w:rPr>
          <w:b/>
          <w:sz w:val="18"/>
          <w:szCs w:val="18"/>
          <w:u w:val="single"/>
        </w:rPr>
        <w:t>(180 мин</w:t>
      </w:r>
      <w:r>
        <w:rPr>
          <w:b/>
          <w:sz w:val="18"/>
          <w:szCs w:val="18"/>
        </w:rPr>
        <w:t>)</w:t>
      </w:r>
      <w:r w:rsidRPr="007D65BB">
        <w:rPr>
          <w:b/>
          <w:sz w:val="18"/>
          <w:szCs w:val="18"/>
        </w:rPr>
        <w:t>___</w:t>
      </w:r>
      <w:r>
        <w:rPr>
          <w:b/>
          <w:sz w:val="18"/>
          <w:szCs w:val="18"/>
        </w:rPr>
        <w:tab/>
      </w:r>
    </w:p>
    <w:p w:rsidR="00A91279" w:rsidRDefault="00A91279" w:rsidP="007D65BB">
      <w:pPr>
        <w:rPr>
          <w:b/>
          <w:sz w:val="18"/>
          <w:szCs w:val="18"/>
        </w:rPr>
      </w:pPr>
    </w:p>
    <w:p w:rsidR="00A91279" w:rsidRDefault="00A91279" w:rsidP="000B5843">
      <w:pPr>
        <w:pStyle w:val="Heading5"/>
        <w:rPr>
          <w:rFonts w:ascii="Times New Roman" w:hAnsi="Times New Roman"/>
          <w:b/>
          <w:color w:val="auto"/>
          <w:sz w:val="24"/>
          <w:szCs w:val="24"/>
        </w:rPr>
      </w:pPr>
      <w:r>
        <w:rPr>
          <w:rFonts w:ascii="Times New Roman" w:hAnsi="Times New Roman"/>
          <w:b/>
          <w:color w:val="auto"/>
          <w:sz w:val="24"/>
          <w:szCs w:val="24"/>
        </w:rPr>
        <w:t xml:space="preserve">1. Укажите фамилию </w:t>
      </w:r>
      <w:r w:rsidRPr="000B5843">
        <w:rPr>
          <w:rFonts w:ascii="Times New Roman" w:hAnsi="Times New Roman"/>
          <w:b/>
          <w:color w:val="auto"/>
          <w:sz w:val="24"/>
          <w:szCs w:val="24"/>
        </w:rPr>
        <w:t>основател</w:t>
      </w:r>
      <w:r>
        <w:rPr>
          <w:rFonts w:ascii="Times New Roman" w:hAnsi="Times New Roman"/>
          <w:b/>
          <w:color w:val="auto"/>
          <w:sz w:val="24"/>
          <w:szCs w:val="24"/>
        </w:rPr>
        <w:t>я</w:t>
      </w:r>
      <w:r w:rsidRPr="000B5843">
        <w:rPr>
          <w:rFonts w:ascii="Times New Roman" w:hAnsi="Times New Roman"/>
          <w:b/>
          <w:color w:val="auto"/>
          <w:sz w:val="24"/>
          <w:szCs w:val="24"/>
        </w:rPr>
        <w:t xml:space="preserve"> Русского Географического Общества. </w:t>
      </w:r>
      <w:r>
        <w:rPr>
          <w:rFonts w:ascii="Times New Roman" w:hAnsi="Times New Roman"/>
          <w:b/>
          <w:color w:val="auto"/>
          <w:sz w:val="24"/>
          <w:szCs w:val="24"/>
        </w:rPr>
        <w:t>Этот ученый и</w:t>
      </w:r>
      <w:r w:rsidRPr="000B5843">
        <w:rPr>
          <w:rFonts w:ascii="Times New Roman" w:hAnsi="Times New Roman"/>
          <w:b/>
          <w:color w:val="auto"/>
          <w:sz w:val="24"/>
          <w:szCs w:val="24"/>
        </w:rPr>
        <w:t>сследовал Баренцево и Белое моря</w:t>
      </w:r>
      <w:r>
        <w:rPr>
          <w:rFonts w:ascii="Times New Roman" w:hAnsi="Times New Roman"/>
          <w:b/>
          <w:color w:val="auto"/>
          <w:sz w:val="24"/>
          <w:szCs w:val="24"/>
        </w:rPr>
        <w:t>,</w:t>
      </w:r>
      <w:r w:rsidRPr="000B5843">
        <w:rPr>
          <w:rFonts w:ascii="Times New Roman" w:hAnsi="Times New Roman"/>
          <w:b/>
          <w:color w:val="auto"/>
          <w:sz w:val="24"/>
          <w:szCs w:val="24"/>
        </w:rPr>
        <w:t xml:space="preserve"> определил положение берегов Камчатки и Чукотского полуострова.</w:t>
      </w:r>
    </w:p>
    <w:tbl>
      <w:tblPr>
        <w:tblW w:w="0" w:type="auto"/>
        <w:tblLook w:val="00A0"/>
      </w:tblPr>
      <w:tblGrid>
        <w:gridCol w:w="3573"/>
        <w:gridCol w:w="3574"/>
      </w:tblGrid>
      <w:tr w:rsidR="00A91279" w:rsidTr="00E46FB2">
        <w:tc>
          <w:tcPr>
            <w:tcW w:w="3573" w:type="dxa"/>
          </w:tcPr>
          <w:p w:rsidR="00A91279" w:rsidRDefault="00A91279" w:rsidP="000B5843">
            <w:r>
              <w:t>А) Х.П. Лаптев;</w:t>
            </w:r>
          </w:p>
          <w:p w:rsidR="00A91279" w:rsidRDefault="00A91279" w:rsidP="000B5843">
            <w:r>
              <w:t>Б) В.В.Прончищев;</w:t>
            </w:r>
          </w:p>
          <w:p w:rsidR="00A91279" w:rsidRDefault="00A91279" w:rsidP="000B5843">
            <w:r>
              <w:t>В) Д. И. Черский;</w:t>
            </w:r>
          </w:p>
        </w:tc>
        <w:tc>
          <w:tcPr>
            <w:tcW w:w="3574" w:type="dxa"/>
          </w:tcPr>
          <w:p w:rsidR="00A91279" w:rsidRPr="003654AF" w:rsidRDefault="00A91279" w:rsidP="000B5843">
            <w:r>
              <w:t xml:space="preserve">Г) </w:t>
            </w:r>
            <w:r w:rsidRPr="003654AF">
              <w:t>Ф. П. Литке;</w:t>
            </w:r>
          </w:p>
          <w:p w:rsidR="00A91279" w:rsidRDefault="00A91279" w:rsidP="000B5843">
            <w:r>
              <w:t>Д) С.И. Дежнев;</w:t>
            </w:r>
          </w:p>
          <w:p w:rsidR="00A91279" w:rsidRDefault="00A91279" w:rsidP="000B5843">
            <w:r>
              <w:t>Е) В.И. Беринг.</w:t>
            </w:r>
          </w:p>
        </w:tc>
      </w:tr>
    </w:tbl>
    <w:p w:rsidR="00A91279" w:rsidRDefault="00A91279" w:rsidP="007849B7">
      <w:pPr>
        <w:rPr>
          <w:b/>
        </w:rPr>
      </w:pPr>
      <w:r>
        <w:rPr>
          <w:b/>
        </w:rPr>
        <w:t>2</w:t>
      </w:r>
      <w:r w:rsidRPr="007849B7">
        <w:rPr>
          <w:b/>
        </w:rPr>
        <w:t>. Укажите правильный ответ: «Азимут северо-западного направления равняется…»</w:t>
      </w:r>
      <w:r>
        <w:rPr>
          <w:b/>
        </w:rPr>
        <w:t>:</w:t>
      </w:r>
    </w:p>
    <w:tbl>
      <w:tblPr>
        <w:tblW w:w="0" w:type="auto"/>
        <w:jc w:val="center"/>
        <w:tblLook w:val="01E0"/>
      </w:tblPr>
      <w:tblGrid>
        <w:gridCol w:w="3573"/>
        <w:gridCol w:w="3574"/>
      </w:tblGrid>
      <w:tr w:rsidR="00A91279" w:rsidTr="00E46FB2">
        <w:trPr>
          <w:jc w:val="center"/>
        </w:trPr>
        <w:tc>
          <w:tcPr>
            <w:tcW w:w="3573" w:type="dxa"/>
          </w:tcPr>
          <w:p w:rsidR="00A91279" w:rsidRPr="00E46FB2" w:rsidRDefault="00A91279" w:rsidP="00E46FB2">
            <w:pPr>
              <w:ind w:firstLine="880"/>
              <w:rPr>
                <w:vertAlign w:val="superscript"/>
              </w:rPr>
            </w:pPr>
            <w:r>
              <w:t>А) 90</w:t>
            </w:r>
            <w:r w:rsidRPr="00E46FB2">
              <w:rPr>
                <w:vertAlign w:val="superscript"/>
              </w:rPr>
              <w:t>о</w:t>
            </w:r>
          </w:p>
          <w:p w:rsidR="00A91279" w:rsidRPr="00E46FB2" w:rsidRDefault="00A91279" w:rsidP="00E46FB2">
            <w:pPr>
              <w:ind w:firstLine="880"/>
              <w:rPr>
                <w:vertAlign w:val="superscript"/>
              </w:rPr>
            </w:pPr>
            <w:r>
              <w:t>Б) 225</w:t>
            </w:r>
            <w:r w:rsidRPr="00E46FB2">
              <w:rPr>
                <w:vertAlign w:val="superscript"/>
              </w:rPr>
              <w:t>о</w:t>
            </w:r>
          </w:p>
          <w:p w:rsidR="00A91279" w:rsidRPr="00E46FB2" w:rsidRDefault="00A91279" w:rsidP="00E46FB2">
            <w:pPr>
              <w:ind w:firstLine="880"/>
              <w:rPr>
                <w:vertAlign w:val="superscript"/>
              </w:rPr>
            </w:pPr>
            <w:r w:rsidRPr="003654AF">
              <w:t>В) 315</w:t>
            </w:r>
            <w:r w:rsidRPr="00E46FB2">
              <w:rPr>
                <w:vertAlign w:val="superscript"/>
              </w:rPr>
              <w:t>о</w:t>
            </w:r>
          </w:p>
        </w:tc>
        <w:tc>
          <w:tcPr>
            <w:tcW w:w="3574" w:type="dxa"/>
          </w:tcPr>
          <w:p w:rsidR="00A91279" w:rsidRPr="00E46FB2" w:rsidRDefault="00A91279" w:rsidP="00E46FB2">
            <w:pPr>
              <w:ind w:firstLine="937"/>
              <w:rPr>
                <w:vertAlign w:val="superscript"/>
              </w:rPr>
            </w:pPr>
            <w:r>
              <w:t>Г) 180</w:t>
            </w:r>
            <w:r w:rsidRPr="00E46FB2">
              <w:rPr>
                <w:vertAlign w:val="superscript"/>
              </w:rPr>
              <w:t>о</w:t>
            </w:r>
          </w:p>
          <w:p w:rsidR="00A91279" w:rsidRPr="00E46FB2" w:rsidRDefault="00A91279" w:rsidP="00E46FB2">
            <w:pPr>
              <w:ind w:firstLine="937"/>
              <w:rPr>
                <w:vertAlign w:val="superscript"/>
              </w:rPr>
            </w:pPr>
            <w:r>
              <w:t>Д) 270</w:t>
            </w:r>
            <w:r w:rsidRPr="00E46FB2">
              <w:rPr>
                <w:vertAlign w:val="superscript"/>
              </w:rPr>
              <w:t>о</w:t>
            </w:r>
          </w:p>
          <w:p w:rsidR="00A91279" w:rsidRPr="00E46FB2" w:rsidRDefault="00A91279" w:rsidP="00E46FB2">
            <w:pPr>
              <w:ind w:firstLine="937"/>
              <w:rPr>
                <w:vertAlign w:val="superscript"/>
              </w:rPr>
            </w:pPr>
            <w:r>
              <w:t>Е) 45</w:t>
            </w:r>
            <w:r w:rsidRPr="00E46FB2">
              <w:rPr>
                <w:vertAlign w:val="superscript"/>
              </w:rPr>
              <w:t>о</w:t>
            </w:r>
          </w:p>
        </w:tc>
      </w:tr>
    </w:tbl>
    <w:p w:rsidR="00A91279" w:rsidRDefault="00A91279" w:rsidP="007849B7">
      <w:pPr>
        <w:rPr>
          <w:b/>
        </w:rPr>
      </w:pPr>
      <w:r>
        <w:rPr>
          <w:b/>
        </w:rPr>
        <w:t>3</w:t>
      </w:r>
      <w:r w:rsidRPr="00F221C7">
        <w:rPr>
          <w:b/>
        </w:rPr>
        <w:t>.</w:t>
      </w:r>
      <w:r>
        <w:rPr>
          <w:b/>
        </w:rPr>
        <w:t xml:space="preserve"> Важным результатом экспедиции под командованием Васко да Гама стало:</w:t>
      </w:r>
    </w:p>
    <w:p w:rsidR="00A91279" w:rsidRPr="003654AF" w:rsidRDefault="00A91279" w:rsidP="007849B7">
      <w:r w:rsidRPr="003654AF">
        <w:t>А) исследование берегов Африки;</w:t>
      </w:r>
    </w:p>
    <w:p w:rsidR="00A91279" w:rsidRPr="008A16E5" w:rsidRDefault="00A91279" w:rsidP="007849B7">
      <w:r w:rsidRPr="008A16E5">
        <w:t>Б) подтверждение гипотезы о шарообразности Земли;</w:t>
      </w:r>
    </w:p>
    <w:p w:rsidR="00A91279" w:rsidRPr="008A16E5" w:rsidRDefault="00A91279" w:rsidP="007849B7">
      <w:r w:rsidRPr="008A16E5">
        <w:t>В) исследование берегов Южной Америки;</w:t>
      </w:r>
    </w:p>
    <w:p w:rsidR="00A91279" w:rsidRPr="008A16E5" w:rsidRDefault="00A91279" w:rsidP="007849B7">
      <w:r>
        <w:t>Г) открытие пролива, соединяющего Тихий и Атлантический океаны.</w:t>
      </w:r>
    </w:p>
    <w:p w:rsidR="00A91279" w:rsidRDefault="00A91279" w:rsidP="007849B7">
      <w:pPr>
        <w:rPr>
          <w:b/>
        </w:rPr>
      </w:pPr>
      <w:r>
        <w:rPr>
          <w:b/>
        </w:rPr>
        <w:t>4. Какой мыс расположен южнее?</w:t>
      </w:r>
    </w:p>
    <w:tbl>
      <w:tblPr>
        <w:tblW w:w="0" w:type="auto"/>
        <w:tblLook w:val="00A0"/>
      </w:tblPr>
      <w:tblGrid>
        <w:gridCol w:w="3573"/>
        <w:gridCol w:w="3574"/>
      </w:tblGrid>
      <w:tr w:rsidR="00A91279" w:rsidRPr="004B56D2" w:rsidTr="00E46FB2">
        <w:tc>
          <w:tcPr>
            <w:tcW w:w="3573" w:type="dxa"/>
          </w:tcPr>
          <w:p w:rsidR="00A91279" w:rsidRDefault="00A91279" w:rsidP="00E46FB2">
            <w:pPr>
              <w:ind w:left="426" w:hanging="284"/>
            </w:pPr>
            <w:r w:rsidRPr="004B56D2">
              <w:t xml:space="preserve">А) </w:t>
            </w:r>
            <w:r w:rsidRPr="00E46FB2">
              <w:rPr>
                <w:sz w:val="22"/>
                <w:szCs w:val="22"/>
              </w:rPr>
              <w:t>Южный мыс Африки – Игольный</w:t>
            </w:r>
          </w:p>
          <w:p w:rsidR="00A91279" w:rsidRPr="004B56D2" w:rsidRDefault="00A91279" w:rsidP="00E46FB2">
            <w:pPr>
              <w:ind w:left="426" w:hanging="284"/>
            </w:pPr>
            <w:r>
              <w:t>Б)</w:t>
            </w:r>
            <w:r w:rsidRPr="004B56D2">
              <w:t xml:space="preserve"> Южный мыс Австралии – Юго-Восточный</w:t>
            </w:r>
          </w:p>
        </w:tc>
        <w:tc>
          <w:tcPr>
            <w:tcW w:w="3574" w:type="dxa"/>
          </w:tcPr>
          <w:p w:rsidR="00A91279" w:rsidRPr="00E46FB2" w:rsidRDefault="00A91279" w:rsidP="00E46FB2">
            <w:pPr>
              <w:ind w:left="255" w:hanging="255"/>
              <w:rPr>
                <w:u w:val="single"/>
              </w:rPr>
            </w:pPr>
            <w:r>
              <w:t>В)</w:t>
            </w:r>
            <w:r w:rsidRPr="004B56D2">
              <w:t xml:space="preserve"> </w:t>
            </w:r>
            <w:r w:rsidRPr="003654AF">
              <w:t>Южный мыс Южной Америки – Фроуорд</w:t>
            </w:r>
          </w:p>
          <w:p w:rsidR="00A91279" w:rsidRPr="004B56D2" w:rsidRDefault="00A91279" w:rsidP="007849B7">
            <w:r>
              <w:t>Г)</w:t>
            </w:r>
            <w:r w:rsidRPr="004B56D2">
              <w:t xml:space="preserve"> Южный мыс Евразии – Пиай</w:t>
            </w:r>
          </w:p>
        </w:tc>
      </w:tr>
    </w:tbl>
    <w:p w:rsidR="00A91279" w:rsidRPr="00337ADA" w:rsidRDefault="00A91279" w:rsidP="00337ADA">
      <w:pPr>
        <w:rPr>
          <w:b/>
        </w:rPr>
      </w:pPr>
      <w:r>
        <w:rPr>
          <w:b/>
        </w:rPr>
        <w:t>5</w:t>
      </w:r>
      <w:r w:rsidRPr="00337ADA">
        <w:rPr>
          <w:b/>
        </w:rPr>
        <w:t xml:space="preserve">. Какое утверждение о сухопутных границах России верно?  </w:t>
      </w:r>
    </w:p>
    <w:p w:rsidR="00A91279" w:rsidRPr="003654AF" w:rsidRDefault="00A91279" w:rsidP="00337ADA">
      <w:r w:rsidRPr="003654AF">
        <w:t>А) самую протяженную границу Россия имеет с Казахстаном;</w:t>
      </w:r>
    </w:p>
    <w:p w:rsidR="00A91279" w:rsidRPr="00B73460" w:rsidRDefault="00A91279" w:rsidP="00337ADA">
      <w:r w:rsidRPr="003654AF">
        <w:t>Б) самая южная точка России находится  на границе с Туркменией</w:t>
      </w:r>
      <w:r w:rsidRPr="00B73460">
        <w:t>;</w:t>
      </w:r>
    </w:p>
    <w:p w:rsidR="00A91279" w:rsidRPr="00B73460" w:rsidRDefault="00A91279" w:rsidP="00337ADA">
      <w:r>
        <w:t>В</w:t>
      </w:r>
      <w:r w:rsidRPr="00B73460">
        <w:t>) на юго-западе Россия граничит с Молдавией и Румынией;</w:t>
      </w:r>
    </w:p>
    <w:p w:rsidR="00A91279" w:rsidRPr="00B73460" w:rsidRDefault="00A91279" w:rsidP="00337ADA">
      <w:r>
        <w:t>Г</w:t>
      </w:r>
      <w:r w:rsidRPr="00B73460">
        <w:t>) Россия</w:t>
      </w:r>
      <w:r>
        <w:t xml:space="preserve"> граничит со всеми странами СНГ.</w:t>
      </w:r>
    </w:p>
    <w:p w:rsidR="00A91279" w:rsidRPr="00F221C7" w:rsidRDefault="00A91279" w:rsidP="007849B7">
      <w:pPr>
        <w:rPr>
          <w:b/>
        </w:rPr>
      </w:pPr>
      <w:r>
        <w:rPr>
          <w:b/>
        </w:rPr>
        <w:t xml:space="preserve">6. </w:t>
      </w:r>
      <w:r w:rsidRPr="00F221C7">
        <w:rPr>
          <w:b/>
        </w:rPr>
        <w:t xml:space="preserve"> Из приведенного перечня выберите название самого восточного незамерзающего порта России:</w:t>
      </w:r>
    </w:p>
    <w:tbl>
      <w:tblPr>
        <w:tblW w:w="6807" w:type="dxa"/>
        <w:jc w:val="center"/>
        <w:tblInd w:w="463" w:type="dxa"/>
        <w:tblLook w:val="00A0"/>
      </w:tblPr>
      <w:tblGrid>
        <w:gridCol w:w="3569"/>
        <w:gridCol w:w="3238"/>
      </w:tblGrid>
      <w:tr w:rsidR="00A91279" w:rsidTr="00F221C7">
        <w:trPr>
          <w:jc w:val="center"/>
        </w:trPr>
        <w:tc>
          <w:tcPr>
            <w:tcW w:w="3569" w:type="dxa"/>
          </w:tcPr>
          <w:p w:rsidR="00A91279" w:rsidRPr="00F221C7" w:rsidRDefault="00A91279" w:rsidP="008454D1">
            <w:pPr>
              <w:ind w:left="709"/>
              <w:rPr>
                <w:lang w:eastAsia="en-US"/>
              </w:rPr>
            </w:pPr>
            <w:r w:rsidRPr="00F221C7">
              <w:rPr>
                <w:lang w:eastAsia="en-US"/>
              </w:rPr>
              <w:t>А) Мурманск</w:t>
            </w:r>
          </w:p>
          <w:p w:rsidR="00A91279" w:rsidRPr="003654AF" w:rsidRDefault="00A91279" w:rsidP="008454D1">
            <w:pPr>
              <w:ind w:left="709"/>
              <w:rPr>
                <w:lang w:eastAsia="en-US"/>
              </w:rPr>
            </w:pPr>
            <w:r w:rsidRPr="00F221C7">
              <w:rPr>
                <w:lang w:eastAsia="en-US"/>
              </w:rPr>
              <w:t xml:space="preserve">Б) </w:t>
            </w:r>
            <w:r w:rsidRPr="003654AF">
              <w:rPr>
                <w:lang w:eastAsia="en-US"/>
              </w:rPr>
              <w:t>Находка</w:t>
            </w:r>
          </w:p>
          <w:p w:rsidR="00A91279" w:rsidRPr="00F221C7" w:rsidRDefault="00A91279" w:rsidP="008454D1">
            <w:pPr>
              <w:ind w:left="709"/>
              <w:rPr>
                <w:lang w:eastAsia="en-US"/>
              </w:rPr>
            </w:pPr>
            <w:r w:rsidRPr="00F221C7">
              <w:rPr>
                <w:lang w:eastAsia="en-US"/>
              </w:rPr>
              <w:t>В) Новороссийск</w:t>
            </w:r>
          </w:p>
          <w:p w:rsidR="00A91279" w:rsidRPr="00F221C7" w:rsidRDefault="00A91279" w:rsidP="008454D1">
            <w:pPr>
              <w:ind w:left="709"/>
              <w:rPr>
                <w:lang w:eastAsia="en-US"/>
              </w:rPr>
            </w:pPr>
            <w:r w:rsidRPr="00F221C7">
              <w:rPr>
                <w:lang w:eastAsia="en-US"/>
              </w:rPr>
              <w:t>Г) Корсаков</w:t>
            </w:r>
          </w:p>
        </w:tc>
        <w:tc>
          <w:tcPr>
            <w:tcW w:w="3238" w:type="dxa"/>
          </w:tcPr>
          <w:p w:rsidR="00A91279" w:rsidRPr="00F221C7" w:rsidRDefault="00A91279" w:rsidP="00F221C7">
            <w:pPr>
              <w:ind w:left="709"/>
              <w:jc w:val="both"/>
              <w:rPr>
                <w:lang w:eastAsia="en-US"/>
              </w:rPr>
            </w:pPr>
            <w:r w:rsidRPr="00F221C7">
              <w:rPr>
                <w:lang w:eastAsia="en-US"/>
              </w:rPr>
              <w:t>Д) Дудинка</w:t>
            </w:r>
          </w:p>
          <w:p w:rsidR="00A91279" w:rsidRPr="00F221C7" w:rsidRDefault="00A91279" w:rsidP="00F221C7">
            <w:pPr>
              <w:ind w:left="709"/>
              <w:jc w:val="both"/>
              <w:rPr>
                <w:lang w:eastAsia="en-US"/>
              </w:rPr>
            </w:pPr>
            <w:r w:rsidRPr="00F221C7">
              <w:rPr>
                <w:lang w:eastAsia="en-US"/>
              </w:rPr>
              <w:t>Е) Темрюк</w:t>
            </w:r>
          </w:p>
          <w:p w:rsidR="00A91279" w:rsidRPr="00F221C7" w:rsidRDefault="00A91279" w:rsidP="00F221C7">
            <w:pPr>
              <w:ind w:left="709"/>
              <w:jc w:val="both"/>
              <w:rPr>
                <w:lang w:eastAsia="en-US"/>
              </w:rPr>
            </w:pPr>
            <w:r w:rsidRPr="00F221C7">
              <w:rPr>
                <w:lang w:eastAsia="en-US"/>
              </w:rPr>
              <w:t>Ж) Приморск</w:t>
            </w:r>
          </w:p>
          <w:p w:rsidR="00A91279" w:rsidRPr="00533484" w:rsidRDefault="00A91279" w:rsidP="00F221C7">
            <w:pPr>
              <w:ind w:left="709"/>
              <w:jc w:val="both"/>
              <w:rPr>
                <w:lang w:eastAsia="en-US"/>
              </w:rPr>
            </w:pPr>
            <w:r w:rsidRPr="00F221C7">
              <w:rPr>
                <w:lang w:eastAsia="en-US"/>
              </w:rPr>
              <w:t>З) Ванино</w:t>
            </w:r>
          </w:p>
        </w:tc>
      </w:tr>
    </w:tbl>
    <w:p w:rsidR="00A91279" w:rsidRDefault="00A91279" w:rsidP="00F221C7">
      <w:pPr>
        <w:rPr>
          <w:b/>
        </w:rPr>
      </w:pPr>
      <w:r>
        <w:rPr>
          <w:b/>
        </w:rPr>
        <w:t>7. На какой из перечисленных территорий наиболее вероятны сильные землетрясения?</w:t>
      </w:r>
    </w:p>
    <w:tbl>
      <w:tblPr>
        <w:tblW w:w="0" w:type="auto"/>
        <w:tblLook w:val="00A0"/>
      </w:tblPr>
      <w:tblGrid>
        <w:gridCol w:w="3573"/>
        <w:gridCol w:w="3574"/>
      </w:tblGrid>
      <w:tr w:rsidR="00A91279" w:rsidRPr="00EF0979" w:rsidTr="00E46FB2">
        <w:tc>
          <w:tcPr>
            <w:tcW w:w="3573" w:type="dxa"/>
          </w:tcPr>
          <w:p w:rsidR="00A91279" w:rsidRPr="00EF0979" w:rsidRDefault="00A91279" w:rsidP="00F221C7">
            <w:r w:rsidRPr="00EF0979">
              <w:t>А) остров Мадагаскар;</w:t>
            </w:r>
          </w:p>
          <w:p w:rsidR="00A91279" w:rsidRPr="00EF0979" w:rsidRDefault="00A91279" w:rsidP="00F221C7">
            <w:r w:rsidRPr="00EF0979">
              <w:t>Б) остров Шри-Ланка;</w:t>
            </w:r>
          </w:p>
        </w:tc>
        <w:tc>
          <w:tcPr>
            <w:tcW w:w="3574" w:type="dxa"/>
          </w:tcPr>
          <w:p w:rsidR="00A91279" w:rsidRPr="003654AF" w:rsidRDefault="00A91279" w:rsidP="00F221C7">
            <w:r w:rsidRPr="003654AF">
              <w:t>В) Японские острова;</w:t>
            </w:r>
          </w:p>
          <w:p w:rsidR="00A91279" w:rsidRPr="00EF0979" w:rsidRDefault="00A91279" w:rsidP="00F221C7">
            <w:r w:rsidRPr="00EF0979">
              <w:t>Г) Шпицберген.</w:t>
            </w:r>
          </w:p>
        </w:tc>
      </w:tr>
    </w:tbl>
    <w:p w:rsidR="00A91279" w:rsidRDefault="00A91279" w:rsidP="00F221C7">
      <w:pPr>
        <w:rPr>
          <w:b/>
        </w:rPr>
      </w:pPr>
      <w:r>
        <w:rPr>
          <w:b/>
        </w:rPr>
        <w:t>8. Какой фактор оказывает наибольшее влияние на формирование климата европейской части России?</w:t>
      </w:r>
    </w:p>
    <w:p w:rsidR="00A91279" w:rsidRDefault="00A91279" w:rsidP="00425330">
      <w:pPr>
        <w:ind w:firstLine="880"/>
      </w:pPr>
      <w:r w:rsidRPr="00425330">
        <w:t>А) близость Северного ледовитого океана;</w:t>
      </w:r>
    </w:p>
    <w:p w:rsidR="00A91279" w:rsidRDefault="00A91279" w:rsidP="00425330">
      <w:pPr>
        <w:ind w:firstLine="880"/>
      </w:pPr>
      <w:r>
        <w:t>Б) высота над уровнем моря;</w:t>
      </w:r>
    </w:p>
    <w:p w:rsidR="00A91279" w:rsidRPr="003654AF" w:rsidRDefault="00A91279" w:rsidP="00425330">
      <w:pPr>
        <w:ind w:firstLine="880"/>
      </w:pPr>
      <w:r>
        <w:t>В</w:t>
      </w:r>
      <w:r w:rsidRPr="003654AF">
        <w:t>) западный перенос воздушных масс;</w:t>
      </w:r>
    </w:p>
    <w:p w:rsidR="00A91279" w:rsidRDefault="00A91279" w:rsidP="00425330">
      <w:pPr>
        <w:ind w:firstLine="880"/>
      </w:pPr>
      <w:r>
        <w:t>Г) характер подстилающей поверхности.</w:t>
      </w:r>
    </w:p>
    <w:tbl>
      <w:tblPr>
        <w:tblW w:w="0" w:type="auto"/>
        <w:tblLook w:val="01E0"/>
      </w:tblPr>
      <w:tblGrid>
        <w:gridCol w:w="2418"/>
        <w:gridCol w:w="4729"/>
      </w:tblGrid>
      <w:tr w:rsidR="00A91279" w:rsidTr="00E46FB2">
        <w:tc>
          <w:tcPr>
            <w:tcW w:w="2418" w:type="dxa"/>
          </w:tcPr>
          <w:p w:rsidR="00A91279" w:rsidRDefault="00A91279" w:rsidP="00632321">
            <w:r w:rsidRPr="00E46FB2">
              <w:rPr>
                <w:b/>
              </w:rPr>
              <w:t>9. Укажите регион с муссонной циркуляцией воздушных масс</w:t>
            </w:r>
          </w:p>
          <w:p w:rsidR="00A91279" w:rsidRDefault="00A91279" w:rsidP="00E46FB2">
            <w:pPr>
              <w:ind w:left="709"/>
            </w:pPr>
            <w:r w:rsidRPr="00425330">
              <w:t>А)</w:t>
            </w:r>
            <w:r>
              <w:t xml:space="preserve"> А</w:t>
            </w:r>
          </w:p>
          <w:p w:rsidR="00A91279" w:rsidRDefault="00A91279" w:rsidP="00E46FB2">
            <w:pPr>
              <w:ind w:left="709"/>
            </w:pPr>
            <w:r>
              <w:t>Б) В</w:t>
            </w:r>
            <w:r w:rsidRPr="00E53492">
              <w:rPr>
                <w:noProof/>
              </w:rPr>
              <w:t xml:space="preserve"> </w:t>
            </w:r>
          </w:p>
          <w:p w:rsidR="00A91279" w:rsidRDefault="00A91279" w:rsidP="00E46FB2">
            <w:pPr>
              <w:ind w:left="709"/>
            </w:pPr>
            <w:r>
              <w:t>В) С</w:t>
            </w:r>
          </w:p>
          <w:p w:rsidR="00A91279" w:rsidRPr="003654AF" w:rsidRDefault="00A91279" w:rsidP="00E46FB2">
            <w:pPr>
              <w:ind w:left="709"/>
            </w:pPr>
            <w:r w:rsidRPr="003654AF">
              <w:t xml:space="preserve">Г) </w:t>
            </w:r>
            <w:r w:rsidRPr="00E46FB2">
              <w:rPr>
                <w:lang w:val="en-US"/>
              </w:rPr>
              <w:t>D</w:t>
            </w:r>
          </w:p>
          <w:p w:rsidR="00A91279" w:rsidRDefault="00A91279" w:rsidP="00425330"/>
        </w:tc>
        <w:tc>
          <w:tcPr>
            <w:tcW w:w="4729" w:type="dxa"/>
          </w:tcPr>
          <w:p w:rsidR="00A91279" w:rsidRDefault="00A91279" w:rsidP="00425330">
            <w:r>
              <w:rPr>
                <w:noProof/>
              </w:rPr>
              <w:pict>
                <v:shape id="Рисунок 3" o:spid="_x0000_s1026" type="#_x0000_t75" style="position:absolute;margin-left:5.55pt;margin-top:8.15pt;width:209.25pt;height:122.25pt;z-index:251658240;visibility:visible;mso-position-horizontal-relative:margin;mso-position-vertical-relative:margin">
                  <v:imagedata r:id="rId6" o:title=""/>
                  <w10:wrap type="square" anchorx="margin" anchory="margin"/>
                </v:shape>
              </w:pict>
            </w:r>
          </w:p>
        </w:tc>
      </w:tr>
    </w:tbl>
    <w:p w:rsidR="00A91279" w:rsidRDefault="00A91279" w:rsidP="00F221C7">
      <w:pPr>
        <w:rPr>
          <w:b/>
        </w:rPr>
      </w:pPr>
      <w:r>
        <w:rPr>
          <w:b/>
        </w:rPr>
        <w:t>10. Укажите формы рельефа, образование которых связано с многолетней мерзлотой:</w:t>
      </w:r>
    </w:p>
    <w:tbl>
      <w:tblPr>
        <w:tblW w:w="0" w:type="auto"/>
        <w:tblInd w:w="108" w:type="dxa"/>
        <w:tblLook w:val="01E0"/>
      </w:tblPr>
      <w:tblGrid>
        <w:gridCol w:w="3465"/>
        <w:gridCol w:w="3355"/>
      </w:tblGrid>
      <w:tr w:rsidR="00A91279" w:rsidTr="00E46FB2">
        <w:tc>
          <w:tcPr>
            <w:tcW w:w="3465" w:type="dxa"/>
          </w:tcPr>
          <w:p w:rsidR="00A91279" w:rsidRDefault="00A91279" w:rsidP="00E46FB2">
            <w:pPr>
              <w:ind w:left="709"/>
            </w:pPr>
            <w:r>
              <w:t>А) Фьорды</w:t>
            </w:r>
          </w:p>
          <w:p w:rsidR="00A91279" w:rsidRPr="003654AF" w:rsidRDefault="00A91279" w:rsidP="00E46FB2">
            <w:pPr>
              <w:ind w:left="709"/>
            </w:pPr>
            <w:r w:rsidRPr="003654AF">
              <w:t>Б) Каменные реки</w:t>
            </w:r>
          </w:p>
          <w:p w:rsidR="00A91279" w:rsidRDefault="00A91279" w:rsidP="00E46FB2">
            <w:pPr>
              <w:ind w:left="709"/>
            </w:pPr>
            <w:r>
              <w:t>В) Терриконы</w:t>
            </w:r>
          </w:p>
          <w:p w:rsidR="00A91279" w:rsidRPr="00F221C7" w:rsidRDefault="00A91279" w:rsidP="00E46FB2">
            <w:pPr>
              <w:ind w:left="709"/>
            </w:pPr>
            <w:r>
              <w:t xml:space="preserve">Г) </w:t>
            </w:r>
            <w:r w:rsidRPr="0010094E">
              <w:t>Троги</w:t>
            </w:r>
          </w:p>
        </w:tc>
        <w:tc>
          <w:tcPr>
            <w:tcW w:w="3355" w:type="dxa"/>
          </w:tcPr>
          <w:p w:rsidR="00A91279" w:rsidRDefault="00A91279" w:rsidP="00E46FB2">
            <w:pPr>
              <w:ind w:firstLine="113"/>
            </w:pPr>
            <w:r w:rsidRPr="00F221C7">
              <w:t>Д)</w:t>
            </w:r>
            <w:r>
              <w:t xml:space="preserve"> Пещеры</w:t>
            </w:r>
          </w:p>
          <w:p w:rsidR="00A91279" w:rsidRDefault="00A91279" w:rsidP="00E46FB2">
            <w:pPr>
              <w:ind w:firstLine="113"/>
            </w:pPr>
            <w:r>
              <w:t>Е) Бараньи лбы</w:t>
            </w:r>
          </w:p>
          <w:p w:rsidR="00A91279" w:rsidRDefault="00A91279" w:rsidP="00E46FB2">
            <w:pPr>
              <w:ind w:firstLine="113"/>
            </w:pPr>
            <w:r>
              <w:t>Ж) Дюны</w:t>
            </w:r>
          </w:p>
          <w:p w:rsidR="00A91279" w:rsidRPr="00F221C7" w:rsidRDefault="00A91279" w:rsidP="00E46FB2">
            <w:pPr>
              <w:ind w:firstLine="113"/>
            </w:pPr>
            <w:r>
              <w:t>З) Балки</w:t>
            </w:r>
          </w:p>
        </w:tc>
      </w:tr>
    </w:tbl>
    <w:p w:rsidR="00A91279" w:rsidRDefault="00A91279" w:rsidP="00C05B2A">
      <w:pPr>
        <w:pStyle w:val="NormalWeb"/>
        <w:shd w:val="clear" w:color="auto" w:fill="FFFFFF"/>
        <w:spacing w:before="0" w:beforeAutospacing="0" w:after="0" w:afterAutospacing="0"/>
        <w:rPr>
          <w:b/>
        </w:rPr>
      </w:pPr>
      <w:r>
        <w:rPr>
          <w:b/>
        </w:rPr>
        <w:t xml:space="preserve">11. Какая из рек впадает в наиболее глубокое море? </w:t>
      </w:r>
    </w:p>
    <w:tbl>
      <w:tblPr>
        <w:tblW w:w="0" w:type="auto"/>
        <w:tblLook w:val="00A0"/>
      </w:tblPr>
      <w:tblGrid>
        <w:gridCol w:w="3573"/>
        <w:gridCol w:w="3574"/>
      </w:tblGrid>
      <w:tr w:rsidR="00A91279" w:rsidRPr="00E46FB2" w:rsidTr="00E46FB2">
        <w:tc>
          <w:tcPr>
            <w:tcW w:w="3573" w:type="dxa"/>
          </w:tcPr>
          <w:p w:rsidR="00A91279" w:rsidRDefault="00A91279" w:rsidP="00E46FB2">
            <w:pPr>
              <w:ind w:left="709"/>
            </w:pPr>
            <w:r>
              <w:t>А) Енисей;</w:t>
            </w:r>
          </w:p>
          <w:p w:rsidR="00A91279" w:rsidRDefault="00A91279" w:rsidP="00E46FB2">
            <w:pPr>
              <w:ind w:left="709"/>
            </w:pPr>
            <w:r>
              <w:t>Б) Северная Двина;</w:t>
            </w:r>
          </w:p>
          <w:p w:rsidR="00A91279" w:rsidRPr="00E46FB2" w:rsidRDefault="00A91279" w:rsidP="00E46FB2">
            <w:pPr>
              <w:ind w:left="709"/>
              <w:rPr>
                <w:b/>
              </w:rPr>
            </w:pPr>
            <w:r>
              <w:t>В) Амур;</w:t>
            </w:r>
          </w:p>
        </w:tc>
        <w:tc>
          <w:tcPr>
            <w:tcW w:w="3574" w:type="dxa"/>
          </w:tcPr>
          <w:p w:rsidR="00A91279" w:rsidRPr="000378F0" w:rsidRDefault="00A91279" w:rsidP="00E46FB2">
            <w:pPr>
              <w:pStyle w:val="NormalWeb"/>
              <w:spacing w:before="0" w:beforeAutospacing="0" w:after="0" w:afterAutospacing="0"/>
            </w:pPr>
            <w:r w:rsidRPr="000378F0">
              <w:t>Г) Волга;</w:t>
            </w:r>
          </w:p>
          <w:p w:rsidR="00A91279" w:rsidRPr="000378F0" w:rsidRDefault="00A91279" w:rsidP="00E46FB2">
            <w:pPr>
              <w:pStyle w:val="NormalWeb"/>
              <w:spacing w:before="0" w:beforeAutospacing="0" w:after="0" w:afterAutospacing="0"/>
            </w:pPr>
            <w:r w:rsidRPr="000378F0">
              <w:t>Д)</w:t>
            </w:r>
            <w:r>
              <w:t xml:space="preserve"> Колыма;</w:t>
            </w:r>
          </w:p>
          <w:p w:rsidR="00A91279" w:rsidRPr="00E46FB2" w:rsidRDefault="00A91279" w:rsidP="00E46FB2">
            <w:pPr>
              <w:pStyle w:val="NormalWeb"/>
              <w:spacing w:before="0" w:beforeAutospacing="0" w:after="0" w:afterAutospacing="0"/>
              <w:rPr>
                <w:b/>
                <w:u w:val="single"/>
              </w:rPr>
            </w:pPr>
            <w:r w:rsidRPr="003654AF">
              <w:t>Е) Анадырь</w:t>
            </w:r>
            <w:r w:rsidRPr="00E46FB2">
              <w:rPr>
                <w:u w:val="single"/>
              </w:rPr>
              <w:t>.</w:t>
            </w:r>
          </w:p>
        </w:tc>
      </w:tr>
    </w:tbl>
    <w:p w:rsidR="00A91279" w:rsidRDefault="00A91279" w:rsidP="00425330">
      <w:pPr>
        <w:rPr>
          <w:b/>
        </w:rPr>
      </w:pPr>
      <w:r>
        <w:rPr>
          <w:b/>
        </w:rPr>
        <w:t>12</w:t>
      </w:r>
      <w:r w:rsidRPr="00425330">
        <w:rPr>
          <w:b/>
        </w:rPr>
        <w:t>.</w:t>
      </w:r>
      <w:r>
        <w:rPr>
          <w:b/>
        </w:rPr>
        <w:t>Какая из перечисленных рек имеет паводковый режим?</w:t>
      </w:r>
    </w:p>
    <w:tbl>
      <w:tblPr>
        <w:tblW w:w="0" w:type="auto"/>
        <w:tblLook w:val="00A0"/>
      </w:tblPr>
      <w:tblGrid>
        <w:gridCol w:w="3573"/>
        <w:gridCol w:w="3574"/>
      </w:tblGrid>
      <w:tr w:rsidR="00A91279" w:rsidRPr="00E46FB2" w:rsidTr="00E46FB2">
        <w:tc>
          <w:tcPr>
            <w:tcW w:w="3573" w:type="dxa"/>
          </w:tcPr>
          <w:p w:rsidR="00A91279" w:rsidRDefault="00A91279" w:rsidP="00E46FB2">
            <w:pPr>
              <w:ind w:left="709"/>
            </w:pPr>
            <w:r>
              <w:t>А) Обь;</w:t>
            </w:r>
          </w:p>
          <w:p w:rsidR="00A91279" w:rsidRDefault="00A91279" w:rsidP="00E46FB2">
            <w:pPr>
              <w:ind w:left="709"/>
            </w:pPr>
            <w:r>
              <w:t>Б) Лена;</w:t>
            </w:r>
          </w:p>
          <w:p w:rsidR="00A91279" w:rsidRPr="00E46FB2" w:rsidRDefault="00A91279" w:rsidP="00E46FB2">
            <w:pPr>
              <w:ind w:left="709"/>
              <w:rPr>
                <w:b/>
              </w:rPr>
            </w:pPr>
            <w:r w:rsidRPr="003654AF">
              <w:t>В) Амур;</w:t>
            </w:r>
          </w:p>
        </w:tc>
        <w:tc>
          <w:tcPr>
            <w:tcW w:w="3574" w:type="dxa"/>
          </w:tcPr>
          <w:p w:rsidR="00A91279" w:rsidRPr="000378F0" w:rsidRDefault="00A91279" w:rsidP="00E46FB2">
            <w:pPr>
              <w:pStyle w:val="NormalWeb"/>
              <w:spacing w:before="0" w:beforeAutospacing="0" w:after="0" w:afterAutospacing="0"/>
            </w:pPr>
            <w:r w:rsidRPr="000378F0">
              <w:t>Г) Волга;</w:t>
            </w:r>
          </w:p>
          <w:p w:rsidR="00A91279" w:rsidRPr="000378F0" w:rsidRDefault="00A91279" w:rsidP="00E46FB2">
            <w:pPr>
              <w:pStyle w:val="NormalWeb"/>
              <w:spacing w:before="0" w:beforeAutospacing="0" w:after="0" w:afterAutospacing="0"/>
            </w:pPr>
            <w:r w:rsidRPr="000378F0">
              <w:t>Д)</w:t>
            </w:r>
            <w:r>
              <w:t xml:space="preserve"> Кама;</w:t>
            </w:r>
          </w:p>
          <w:p w:rsidR="00A91279" w:rsidRPr="00E46FB2" w:rsidRDefault="00A91279" w:rsidP="00E46FB2">
            <w:pPr>
              <w:pStyle w:val="NormalWeb"/>
              <w:spacing w:before="0" w:beforeAutospacing="0" w:after="0" w:afterAutospacing="0"/>
              <w:rPr>
                <w:b/>
              </w:rPr>
            </w:pPr>
            <w:r w:rsidRPr="00166F73">
              <w:t>Е) Исеть.</w:t>
            </w:r>
          </w:p>
        </w:tc>
      </w:tr>
    </w:tbl>
    <w:p w:rsidR="00A91279" w:rsidRDefault="00A91279" w:rsidP="00425330">
      <w:pPr>
        <w:rPr>
          <w:b/>
        </w:rPr>
      </w:pPr>
      <w:r>
        <w:rPr>
          <w:b/>
        </w:rPr>
        <w:t>13. Устье какой реки замерзает раньше?</w:t>
      </w:r>
    </w:p>
    <w:tbl>
      <w:tblPr>
        <w:tblW w:w="0" w:type="auto"/>
        <w:tblLook w:val="00A0"/>
      </w:tblPr>
      <w:tblGrid>
        <w:gridCol w:w="3573"/>
        <w:gridCol w:w="3574"/>
      </w:tblGrid>
      <w:tr w:rsidR="00A91279" w:rsidRPr="00166F73" w:rsidTr="00E46FB2">
        <w:tc>
          <w:tcPr>
            <w:tcW w:w="3573" w:type="dxa"/>
          </w:tcPr>
          <w:p w:rsidR="00A91279" w:rsidRPr="00166F73" w:rsidRDefault="00A91279" w:rsidP="00E46FB2">
            <w:pPr>
              <w:ind w:firstLine="709"/>
            </w:pPr>
            <w:r w:rsidRPr="00166F73">
              <w:t>А) Дона;</w:t>
            </w:r>
          </w:p>
          <w:p w:rsidR="00A91279" w:rsidRPr="003654AF" w:rsidRDefault="00A91279" w:rsidP="00E46FB2">
            <w:pPr>
              <w:ind w:firstLine="709"/>
            </w:pPr>
            <w:r w:rsidRPr="003654AF">
              <w:t>Б) Вилюя;</w:t>
            </w:r>
          </w:p>
        </w:tc>
        <w:tc>
          <w:tcPr>
            <w:tcW w:w="3574" w:type="dxa"/>
          </w:tcPr>
          <w:p w:rsidR="00A91279" w:rsidRPr="00166F73" w:rsidRDefault="00A91279" w:rsidP="00E46FB2">
            <w:pPr>
              <w:ind w:firstLine="113"/>
            </w:pPr>
            <w:r w:rsidRPr="00166F73">
              <w:t>В) Волги;</w:t>
            </w:r>
          </w:p>
          <w:p w:rsidR="00A91279" w:rsidRPr="00166F73" w:rsidRDefault="00A91279" w:rsidP="00E46FB2">
            <w:pPr>
              <w:ind w:firstLine="113"/>
            </w:pPr>
            <w:r w:rsidRPr="00166F73">
              <w:t>Г) Шилки.</w:t>
            </w:r>
          </w:p>
        </w:tc>
      </w:tr>
    </w:tbl>
    <w:p w:rsidR="00A91279" w:rsidRPr="00425330" w:rsidRDefault="00A91279" w:rsidP="00425330">
      <w:pPr>
        <w:rPr>
          <w:b/>
        </w:rPr>
      </w:pPr>
      <w:r>
        <w:rPr>
          <w:b/>
        </w:rPr>
        <w:t>14.</w:t>
      </w:r>
      <w:r w:rsidRPr="00425330">
        <w:rPr>
          <w:b/>
        </w:rPr>
        <w:t xml:space="preserve"> Какое явление характерно для почв степей и лесостепей:</w:t>
      </w:r>
    </w:p>
    <w:p w:rsidR="00A91279" w:rsidRPr="00425330" w:rsidRDefault="00A91279" w:rsidP="00425330">
      <w:pPr>
        <w:ind w:left="709"/>
      </w:pPr>
      <w:r w:rsidRPr="003654AF">
        <w:t>А) засоление</w:t>
      </w:r>
      <w:r w:rsidRPr="00425330">
        <w:t>;</w:t>
      </w:r>
    </w:p>
    <w:p w:rsidR="00A91279" w:rsidRPr="00425330" w:rsidRDefault="00A91279" w:rsidP="00425330">
      <w:pPr>
        <w:ind w:left="709"/>
      </w:pPr>
      <w:r w:rsidRPr="00425330">
        <w:t xml:space="preserve">Б) интенсивное промывание; </w:t>
      </w:r>
    </w:p>
    <w:p w:rsidR="00A91279" w:rsidRPr="00425330" w:rsidRDefault="00A91279" w:rsidP="00425330">
      <w:pPr>
        <w:ind w:left="709"/>
      </w:pPr>
      <w:r w:rsidRPr="00425330">
        <w:t>В) заболачивание;</w:t>
      </w:r>
    </w:p>
    <w:p w:rsidR="00A91279" w:rsidRDefault="00A91279" w:rsidP="00425330">
      <w:pPr>
        <w:ind w:left="709"/>
      </w:pPr>
      <w:r w:rsidRPr="00425330">
        <w:t>Г) оглеение.</w:t>
      </w:r>
    </w:p>
    <w:p w:rsidR="00A91279" w:rsidRPr="0070203B" w:rsidRDefault="00A91279" w:rsidP="00425330">
      <w:pPr>
        <w:rPr>
          <w:b/>
        </w:rPr>
      </w:pPr>
      <w:r>
        <w:rPr>
          <w:b/>
        </w:rPr>
        <w:t>15</w:t>
      </w:r>
      <w:r w:rsidRPr="0070203B">
        <w:rPr>
          <w:b/>
        </w:rPr>
        <w:t xml:space="preserve">. </w:t>
      </w:r>
      <w:r>
        <w:rPr>
          <w:b/>
        </w:rPr>
        <w:t>В</w:t>
      </w:r>
      <w:r w:rsidRPr="0070203B">
        <w:rPr>
          <w:b/>
        </w:rPr>
        <w:t xml:space="preserve"> каком направлении </w:t>
      </w:r>
      <w:r>
        <w:rPr>
          <w:b/>
        </w:rPr>
        <w:t xml:space="preserve">изменяется биологическое  </w:t>
      </w:r>
      <w:r w:rsidRPr="0070203B">
        <w:rPr>
          <w:b/>
        </w:rPr>
        <w:t>разнообразие</w:t>
      </w:r>
      <w:r>
        <w:rPr>
          <w:b/>
        </w:rPr>
        <w:t xml:space="preserve"> н</w:t>
      </w:r>
      <w:r w:rsidRPr="0070203B">
        <w:rPr>
          <w:b/>
        </w:rPr>
        <w:t>а территории России?</w:t>
      </w:r>
    </w:p>
    <w:p w:rsidR="00A91279" w:rsidRPr="003654AF" w:rsidRDefault="00A91279" w:rsidP="00425330">
      <w:pPr>
        <w:ind w:left="709"/>
      </w:pPr>
      <w:r w:rsidRPr="003654AF">
        <w:t>А) с севера на юг увеличивается;</w:t>
      </w:r>
    </w:p>
    <w:p w:rsidR="00A91279" w:rsidRPr="0070203B" w:rsidRDefault="00A91279" w:rsidP="00425330">
      <w:pPr>
        <w:ind w:left="709"/>
      </w:pPr>
      <w:r w:rsidRPr="0070203B">
        <w:t>Б) с запада на восток увеличивается;</w:t>
      </w:r>
    </w:p>
    <w:p w:rsidR="00A91279" w:rsidRPr="0070203B" w:rsidRDefault="00A91279" w:rsidP="00425330">
      <w:pPr>
        <w:ind w:left="709"/>
      </w:pPr>
      <w:r w:rsidRPr="0070203B">
        <w:t>В) с северо-запада на юго-восток уменьшается;</w:t>
      </w:r>
    </w:p>
    <w:p w:rsidR="00A91279" w:rsidRPr="00F96E03" w:rsidRDefault="00A91279" w:rsidP="00425330">
      <w:pPr>
        <w:ind w:left="709"/>
      </w:pPr>
      <w:r w:rsidRPr="0070203B">
        <w:t>Г) с северо-востока на юго-запад увеличивается.</w:t>
      </w:r>
    </w:p>
    <w:p w:rsidR="00A91279" w:rsidRPr="0070203B" w:rsidRDefault="00A91279" w:rsidP="00425330">
      <w:pPr>
        <w:widowControl w:val="0"/>
        <w:rPr>
          <w:b/>
        </w:rPr>
      </w:pPr>
      <w:r>
        <w:rPr>
          <w:b/>
        </w:rPr>
        <w:t>16</w:t>
      </w:r>
      <w:r w:rsidRPr="0070203B">
        <w:rPr>
          <w:b/>
        </w:rPr>
        <w:t>. Какие отличительные особенности характерны для представителей степной фауны?</w:t>
      </w:r>
    </w:p>
    <w:p w:rsidR="00A91279" w:rsidRPr="0070203B" w:rsidRDefault="00A91279" w:rsidP="00425330">
      <w:pPr>
        <w:ind w:left="709"/>
      </w:pPr>
      <w:r w:rsidRPr="0070203B">
        <w:t>А) наличие густой шерсти;</w:t>
      </w:r>
    </w:p>
    <w:p w:rsidR="00A91279" w:rsidRPr="0070203B" w:rsidRDefault="00A91279" w:rsidP="00425330">
      <w:pPr>
        <w:ind w:left="709"/>
      </w:pPr>
      <w:r w:rsidRPr="0070203B">
        <w:t>Б) высокорослость;</w:t>
      </w:r>
    </w:p>
    <w:p w:rsidR="00A91279" w:rsidRPr="0070203B" w:rsidRDefault="00A91279" w:rsidP="00425330">
      <w:pPr>
        <w:ind w:left="709"/>
      </w:pPr>
      <w:r w:rsidRPr="0070203B">
        <w:t>В) большая подвижность;</w:t>
      </w:r>
    </w:p>
    <w:p w:rsidR="00A91279" w:rsidRPr="0035607A" w:rsidRDefault="00A91279" w:rsidP="00425330">
      <w:pPr>
        <w:ind w:left="709"/>
      </w:pPr>
      <w:r w:rsidRPr="0070203B">
        <w:t>Г) ороговевшие кожные покровы.</w:t>
      </w:r>
    </w:p>
    <w:p w:rsidR="00A91279" w:rsidRDefault="00A91279" w:rsidP="00A201F2">
      <w:pPr>
        <w:rPr>
          <w:b/>
        </w:rPr>
      </w:pPr>
      <w:r>
        <w:rPr>
          <w:b/>
        </w:rPr>
        <w:t>17. Какой заповедник располагается на территории Челябинской области?</w:t>
      </w:r>
    </w:p>
    <w:p w:rsidR="00A91279" w:rsidRDefault="00A91279" w:rsidP="00A201F2">
      <w:pPr>
        <w:ind w:left="709"/>
      </w:pPr>
      <w:r>
        <w:t>А) Басеги;</w:t>
      </w:r>
    </w:p>
    <w:p w:rsidR="00A91279" w:rsidRDefault="00A91279" w:rsidP="00A201F2">
      <w:pPr>
        <w:ind w:left="709"/>
      </w:pPr>
      <w:r>
        <w:t>Б) Ильменский;</w:t>
      </w:r>
    </w:p>
    <w:p w:rsidR="00A91279" w:rsidRDefault="00A91279" w:rsidP="00A201F2">
      <w:pPr>
        <w:ind w:left="709"/>
      </w:pPr>
      <w:r>
        <w:t>В) Висимский;</w:t>
      </w:r>
    </w:p>
    <w:p w:rsidR="00A91279" w:rsidRDefault="00A91279" w:rsidP="00A201F2">
      <w:pPr>
        <w:ind w:left="709"/>
      </w:pPr>
      <w:r>
        <w:t>Г) Печеро-Илычский.</w:t>
      </w:r>
    </w:p>
    <w:p w:rsidR="00A91279" w:rsidRDefault="00A91279" w:rsidP="007D65BB">
      <w:pPr>
        <w:rPr>
          <w:sz w:val="16"/>
          <w:szCs w:val="16"/>
        </w:rPr>
      </w:pPr>
    </w:p>
    <w:p w:rsidR="00A91279" w:rsidRDefault="00A91279" w:rsidP="007D65BB">
      <w:pPr>
        <w:rPr>
          <w:b/>
          <w:sz w:val="22"/>
          <w:szCs w:val="22"/>
        </w:rPr>
      </w:pPr>
      <w:r w:rsidRPr="00DA6FFE">
        <w:rPr>
          <w:b/>
          <w:sz w:val="22"/>
          <w:szCs w:val="22"/>
        </w:rPr>
        <w:t>1</w:t>
      </w:r>
      <w:r>
        <w:rPr>
          <w:b/>
          <w:sz w:val="22"/>
          <w:szCs w:val="22"/>
        </w:rPr>
        <w:t>8</w:t>
      </w:r>
      <w:r w:rsidRPr="00DA6FFE">
        <w:rPr>
          <w:b/>
          <w:sz w:val="22"/>
          <w:szCs w:val="22"/>
        </w:rPr>
        <w:t xml:space="preserve">. </w:t>
      </w:r>
      <w:r>
        <w:rPr>
          <w:b/>
          <w:sz w:val="22"/>
          <w:szCs w:val="22"/>
        </w:rPr>
        <w:t>Какая горная система изображена на снимке?</w:t>
      </w:r>
    </w:p>
    <w:tbl>
      <w:tblPr>
        <w:tblW w:w="0" w:type="auto"/>
        <w:tblLook w:val="01E0"/>
      </w:tblPr>
      <w:tblGrid>
        <w:gridCol w:w="2308"/>
        <w:gridCol w:w="4839"/>
      </w:tblGrid>
      <w:tr w:rsidR="00A91279" w:rsidTr="00E46FB2">
        <w:tc>
          <w:tcPr>
            <w:tcW w:w="2308" w:type="dxa"/>
          </w:tcPr>
          <w:p w:rsidR="00A91279" w:rsidRDefault="00A91279" w:rsidP="00D4136C">
            <w:pPr>
              <w:rPr>
                <w:noProof/>
              </w:rPr>
            </w:pPr>
            <w:r>
              <w:rPr>
                <w:noProof/>
              </w:rPr>
              <w:t>А) Алтай;</w:t>
            </w:r>
          </w:p>
          <w:p w:rsidR="00A91279" w:rsidRDefault="00A91279" w:rsidP="00D4136C">
            <w:pPr>
              <w:rPr>
                <w:noProof/>
              </w:rPr>
            </w:pPr>
            <w:r>
              <w:rPr>
                <w:noProof/>
              </w:rPr>
              <w:t>Б) Тибет;</w:t>
            </w:r>
          </w:p>
          <w:p w:rsidR="00A91279" w:rsidRDefault="00A91279" w:rsidP="00D4136C">
            <w:pPr>
              <w:rPr>
                <w:noProof/>
              </w:rPr>
            </w:pPr>
            <w:r>
              <w:rPr>
                <w:noProof/>
              </w:rPr>
              <w:t>В) Анды;</w:t>
            </w:r>
          </w:p>
          <w:p w:rsidR="00A91279" w:rsidRPr="003654AF" w:rsidRDefault="00A91279" w:rsidP="00D4136C">
            <w:pPr>
              <w:rPr>
                <w:noProof/>
              </w:rPr>
            </w:pPr>
            <w:r w:rsidRPr="003654AF">
              <w:rPr>
                <w:noProof/>
              </w:rPr>
              <w:t>Г) Кавказ;</w:t>
            </w:r>
          </w:p>
          <w:p w:rsidR="00A91279" w:rsidRDefault="00A91279" w:rsidP="00D4136C">
            <w:pPr>
              <w:rPr>
                <w:noProof/>
              </w:rPr>
            </w:pPr>
            <w:r>
              <w:rPr>
                <w:noProof/>
              </w:rPr>
              <w:t xml:space="preserve">Д) Сихотэ-Алинь. </w:t>
            </w:r>
          </w:p>
        </w:tc>
        <w:tc>
          <w:tcPr>
            <w:tcW w:w="4839" w:type="dxa"/>
          </w:tcPr>
          <w:p w:rsidR="00A91279" w:rsidRDefault="00A91279" w:rsidP="00E46FB2">
            <w:pPr>
              <w:jc w:val="center"/>
              <w:rPr>
                <w:noProof/>
              </w:rPr>
            </w:pPr>
            <w:r>
              <w:rPr>
                <w:noProof/>
              </w:rPr>
              <w:pict>
                <v:shape id="Рисунок 97" o:spid="_x0000_i1026" type="#_x0000_t75" alt="http://www.nat-geo.ru/upload/iblock/f13/f13c1629444dc4c2e22c6d573627466c.jpg" style="width:182.25pt;height:135pt;visibility:visible">
                  <v:imagedata r:id="rId7" o:title=""/>
                </v:shape>
              </w:pict>
            </w:r>
          </w:p>
        </w:tc>
      </w:tr>
    </w:tbl>
    <w:p w:rsidR="00A91279" w:rsidRPr="003654AF" w:rsidRDefault="00A91279" w:rsidP="00D4136C">
      <w:pPr>
        <w:jc w:val="both"/>
        <w:rPr>
          <w:b/>
          <w:noProof/>
        </w:rPr>
      </w:pPr>
      <w:r w:rsidRPr="003654AF">
        <w:rPr>
          <w:b/>
          <w:noProof/>
        </w:rPr>
        <w:t>В области какой складчатости она расположена?</w:t>
      </w:r>
    </w:p>
    <w:p w:rsidR="00A91279" w:rsidRPr="009C771C" w:rsidRDefault="00A91279" w:rsidP="00D4136C">
      <w:pPr>
        <w:jc w:val="both"/>
        <w:rPr>
          <w:noProof/>
          <w:u w:val="single"/>
        </w:rPr>
      </w:pPr>
      <w:r w:rsidRPr="003654AF">
        <w:rPr>
          <w:noProof/>
        </w:rPr>
        <w:t>А) альпийской</w:t>
      </w:r>
      <w:r w:rsidRPr="009C771C">
        <w:rPr>
          <w:noProof/>
          <w:u w:val="single"/>
        </w:rPr>
        <w:t>;</w:t>
      </w:r>
    </w:p>
    <w:p w:rsidR="00A91279" w:rsidRDefault="00A91279" w:rsidP="00D4136C">
      <w:pPr>
        <w:jc w:val="both"/>
        <w:rPr>
          <w:noProof/>
        </w:rPr>
      </w:pPr>
      <w:r>
        <w:rPr>
          <w:noProof/>
        </w:rPr>
        <w:t>Б) герцинской;</w:t>
      </w:r>
    </w:p>
    <w:p w:rsidR="00A91279" w:rsidRDefault="00A91279" w:rsidP="00D4136C">
      <w:pPr>
        <w:jc w:val="both"/>
        <w:rPr>
          <w:noProof/>
        </w:rPr>
      </w:pPr>
      <w:r>
        <w:rPr>
          <w:noProof/>
        </w:rPr>
        <w:t>В) мезозойской;</w:t>
      </w:r>
    </w:p>
    <w:p w:rsidR="00A91279" w:rsidRDefault="00A91279" w:rsidP="00D4136C">
      <w:pPr>
        <w:jc w:val="both"/>
        <w:rPr>
          <w:noProof/>
        </w:rPr>
      </w:pPr>
      <w:r>
        <w:rPr>
          <w:noProof/>
        </w:rPr>
        <w:t>Г) байкальской.</w:t>
      </w:r>
    </w:p>
    <w:p w:rsidR="00A91279" w:rsidRDefault="00A91279" w:rsidP="007D65BB">
      <w:pPr>
        <w:rPr>
          <w:b/>
        </w:rPr>
      </w:pPr>
      <w:r>
        <w:rPr>
          <w:b/>
        </w:rPr>
        <w:t>19. Определите объекты, изображенные на топографической карте: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573"/>
        <w:gridCol w:w="3574"/>
      </w:tblGrid>
      <w:tr w:rsidR="00A91279" w:rsidRPr="00DE24C4" w:rsidTr="00E46FB2">
        <w:tc>
          <w:tcPr>
            <w:tcW w:w="3573" w:type="dxa"/>
          </w:tcPr>
          <w:p w:rsidR="00A91279" w:rsidRPr="00DE24C4" w:rsidRDefault="00A91279" w:rsidP="007D65BB">
            <w:r w:rsidRPr="00DE24C4">
              <w:t>1.</w:t>
            </w:r>
          </w:p>
          <w:p w:rsidR="00A91279" w:rsidRPr="00DE24C4" w:rsidRDefault="00A91279" w:rsidP="00DE24C4">
            <w:r w:rsidRPr="00DE24C4">
              <w:t>2.</w:t>
            </w:r>
          </w:p>
        </w:tc>
        <w:tc>
          <w:tcPr>
            <w:tcW w:w="3574" w:type="dxa"/>
          </w:tcPr>
          <w:p w:rsidR="00A91279" w:rsidRPr="00DE24C4" w:rsidRDefault="00A91279" w:rsidP="00DE24C4">
            <w:r w:rsidRPr="00DE24C4">
              <w:t>3.</w:t>
            </w:r>
          </w:p>
          <w:p w:rsidR="00A91279" w:rsidRPr="00DE24C4" w:rsidRDefault="00A91279" w:rsidP="00DE24C4">
            <w:r w:rsidRPr="00DE24C4">
              <w:t>4.</w:t>
            </w:r>
          </w:p>
        </w:tc>
      </w:tr>
    </w:tbl>
    <w:p w:rsidR="00A91279" w:rsidRDefault="00A91279" w:rsidP="007D65BB">
      <w:pPr>
        <w:rPr>
          <w:b/>
        </w:rPr>
      </w:pPr>
      <w:r>
        <w:rPr>
          <w:b/>
        </w:rPr>
        <w:t xml:space="preserve"> Определите абсолютную высоту точки А (сплошные горизонтали проведены через </w:t>
      </w:r>
      <w:smartTag w:uri="urn:schemas-microsoft-com:office:smarttags" w:element="metricconverter">
        <w:smartTagPr>
          <w:attr w:name="ProductID" w:val="5 метров"/>
        </w:smartTagPr>
        <w:r>
          <w:rPr>
            <w:b/>
          </w:rPr>
          <w:t>5 метров</w:t>
        </w:r>
      </w:smartTag>
      <w:r>
        <w:rPr>
          <w:b/>
        </w:rPr>
        <w:t>).</w:t>
      </w:r>
    </w:p>
    <w:p w:rsidR="00A91279" w:rsidRDefault="00A91279" w:rsidP="007D65BB">
      <w:pPr>
        <w:rPr>
          <w:b/>
        </w:rPr>
      </w:pPr>
    </w:p>
    <w:tbl>
      <w:tblPr>
        <w:tblW w:w="0" w:type="auto"/>
        <w:tblInd w:w="1101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A0"/>
      </w:tblPr>
      <w:tblGrid>
        <w:gridCol w:w="5103"/>
      </w:tblGrid>
      <w:tr w:rsidR="00A91279" w:rsidTr="0090368A">
        <w:tc>
          <w:tcPr>
            <w:tcW w:w="5103" w:type="dxa"/>
          </w:tcPr>
          <w:p w:rsidR="00A91279" w:rsidRPr="0090368A" w:rsidRDefault="00A91279" w:rsidP="0090368A">
            <w:pPr>
              <w:jc w:val="center"/>
              <w:rPr>
                <w:b/>
              </w:rPr>
            </w:pPr>
            <w:r w:rsidRPr="0090368A">
              <w:rPr>
                <w:b/>
              </w:rPr>
              <w:pict>
                <v:shape id="_x0000_i1027" type="#_x0000_t75" style="width:254.25pt;height:227.25pt">
                  <v:imagedata r:id="rId8" o:title=""/>
                </v:shape>
              </w:pict>
            </w:r>
          </w:p>
        </w:tc>
      </w:tr>
    </w:tbl>
    <w:p w:rsidR="00A91279" w:rsidRDefault="00A91279" w:rsidP="007D65BB">
      <w:pPr>
        <w:rPr>
          <w:b/>
        </w:rPr>
      </w:pPr>
    </w:p>
    <w:p w:rsidR="00A91279" w:rsidRPr="00ED22B5" w:rsidRDefault="00A91279" w:rsidP="007D65BB">
      <w:pPr>
        <w:rPr>
          <w:b/>
        </w:rPr>
      </w:pPr>
      <w:r w:rsidRPr="00ED22B5">
        <w:rPr>
          <w:b/>
        </w:rPr>
        <w:t>Н</w:t>
      </w:r>
      <w:r w:rsidRPr="00ED22B5">
        <w:rPr>
          <w:b/>
          <w:vertAlign w:val="subscript"/>
        </w:rPr>
        <w:t>А</w:t>
      </w:r>
      <w:r w:rsidRPr="00ED22B5">
        <w:rPr>
          <w:b/>
        </w:rPr>
        <w:t>= ?</w:t>
      </w:r>
    </w:p>
    <w:p w:rsidR="00A91279" w:rsidRDefault="00A91279" w:rsidP="00FC3DEB">
      <w:pPr>
        <w:jc w:val="both"/>
        <w:rPr>
          <w:b/>
        </w:rPr>
      </w:pPr>
    </w:p>
    <w:p w:rsidR="00A91279" w:rsidRDefault="00A91279" w:rsidP="00FC3DEB">
      <w:pPr>
        <w:jc w:val="both"/>
        <w:rPr>
          <w:b/>
        </w:rPr>
      </w:pPr>
      <w:r w:rsidRPr="00FC3DEB">
        <w:rPr>
          <w:b/>
        </w:rPr>
        <w:t xml:space="preserve">20. </w:t>
      </w:r>
      <w:r>
        <w:rPr>
          <w:b/>
        </w:rPr>
        <w:t>Определите культурные растения, изображенные на фото: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73"/>
        <w:gridCol w:w="3574"/>
      </w:tblGrid>
      <w:tr w:rsidR="00A91279" w:rsidTr="00FC3DEB">
        <w:tc>
          <w:tcPr>
            <w:tcW w:w="3573" w:type="dxa"/>
          </w:tcPr>
          <w:p w:rsidR="00A91279" w:rsidRPr="00FC3DEB" w:rsidRDefault="00A91279" w:rsidP="00FC3DEB">
            <w:pPr>
              <w:jc w:val="both"/>
              <w:rPr>
                <w:b/>
              </w:rPr>
            </w:pPr>
            <w:r>
              <w:pict>
                <v:shape id="_x0000_i1028" type="#_x0000_t75" alt="" style="width:157.5pt;height:105pt">
                  <v:imagedata r:id="rId9" r:href="rId10"/>
                </v:shape>
              </w:pict>
            </w:r>
          </w:p>
        </w:tc>
        <w:tc>
          <w:tcPr>
            <w:tcW w:w="3574" w:type="dxa"/>
          </w:tcPr>
          <w:p w:rsidR="00A91279" w:rsidRPr="00FC3DEB" w:rsidRDefault="00A91279" w:rsidP="00FC3DEB">
            <w:pPr>
              <w:jc w:val="both"/>
              <w:rPr>
                <w:b/>
              </w:rPr>
            </w:pPr>
            <w:r>
              <w:pict>
                <v:shape id="_x0000_i1029" type="#_x0000_t75" alt="" style="width:145.5pt;height:105.75pt">
                  <v:imagedata r:id="rId11" r:href="rId12"/>
                </v:shape>
              </w:pict>
            </w:r>
          </w:p>
        </w:tc>
      </w:tr>
      <w:tr w:rsidR="00A91279" w:rsidRPr="00FC3DEB" w:rsidTr="00FC3DEB">
        <w:tc>
          <w:tcPr>
            <w:tcW w:w="3573" w:type="dxa"/>
          </w:tcPr>
          <w:p w:rsidR="00A91279" w:rsidRPr="00FC3DEB" w:rsidRDefault="00A91279" w:rsidP="00FC3DEB">
            <w:pPr>
              <w:jc w:val="both"/>
            </w:pPr>
            <w:r w:rsidRPr="00FC3DEB">
              <w:t>А)</w:t>
            </w:r>
          </w:p>
        </w:tc>
        <w:tc>
          <w:tcPr>
            <w:tcW w:w="3574" w:type="dxa"/>
          </w:tcPr>
          <w:p w:rsidR="00A91279" w:rsidRPr="00FC3DEB" w:rsidRDefault="00A91279" w:rsidP="00FC3DEB">
            <w:pPr>
              <w:jc w:val="both"/>
            </w:pPr>
            <w:r w:rsidRPr="00FC3DEB">
              <w:t>Б)</w:t>
            </w:r>
          </w:p>
        </w:tc>
      </w:tr>
      <w:tr w:rsidR="00A91279" w:rsidRPr="00FC3DEB" w:rsidTr="00FC3DEB">
        <w:tc>
          <w:tcPr>
            <w:tcW w:w="3573" w:type="dxa"/>
          </w:tcPr>
          <w:p w:rsidR="00A91279" w:rsidRPr="00FC3DEB" w:rsidRDefault="00A91279" w:rsidP="00FC3DEB">
            <w:pPr>
              <w:jc w:val="both"/>
            </w:pPr>
            <w:r w:rsidRPr="00FC3DEB">
              <w:t>Родина этого культурного растения ___________________</w:t>
            </w:r>
          </w:p>
          <w:p w:rsidR="00A91279" w:rsidRPr="00FC3DEB" w:rsidRDefault="00A91279" w:rsidP="00FC3DEB">
            <w:pPr>
              <w:jc w:val="both"/>
            </w:pPr>
            <w:r w:rsidRPr="00FC3DEB">
              <w:t>(указать континент)</w:t>
            </w:r>
          </w:p>
        </w:tc>
        <w:tc>
          <w:tcPr>
            <w:tcW w:w="3574" w:type="dxa"/>
          </w:tcPr>
          <w:p w:rsidR="00A91279" w:rsidRPr="00FC3DEB" w:rsidRDefault="00A91279" w:rsidP="00FC3DEB">
            <w:pPr>
              <w:jc w:val="both"/>
            </w:pPr>
            <w:r w:rsidRPr="00FC3DEB">
              <w:t>Родина этого культурного растения ___________________</w:t>
            </w:r>
          </w:p>
          <w:p w:rsidR="00A91279" w:rsidRPr="00FC3DEB" w:rsidRDefault="00A91279" w:rsidP="00FC3DEB">
            <w:pPr>
              <w:jc w:val="both"/>
            </w:pPr>
            <w:r w:rsidRPr="00FC3DEB">
              <w:t>(указать континент)</w:t>
            </w:r>
          </w:p>
        </w:tc>
      </w:tr>
      <w:tr w:rsidR="00A91279" w:rsidRPr="00FC3DEB" w:rsidTr="00FC3DEB">
        <w:tc>
          <w:tcPr>
            <w:tcW w:w="3573" w:type="dxa"/>
          </w:tcPr>
          <w:p w:rsidR="00A91279" w:rsidRPr="00FC3DEB" w:rsidRDefault="00A91279" w:rsidP="00FC3DEB">
            <w:pPr>
              <w:jc w:val="both"/>
            </w:pPr>
            <w:r w:rsidRPr="00FC3DEB">
              <w:t>Крупнейшие плантации этой культуры возделываются на материке __________________</w:t>
            </w:r>
          </w:p>
        </w:tc>
        <w:tc>
          <w:tcPr>
            <w:tcW w:w="3574" w:type="dxa"/>
          </w:tcPr>
          <w:p w:rsidR="00A91279" w:rsidRPr="00FC3DEB" w:rsidRDefault="00A91279" w:rsidP="00FC3DEB">
            <w:pPr>
              <w:jc w:val="both"/>
            </w:pPr>
            <w:r w:rsidRPr="00FC3DEB">
              <w:t>Крупнейшие плантации этой культуры возделываются на материке __________________</w:t>
            </w:r>
          </w:p>
        </w:tc>
      </w:tr>
    </w:tbl>
    <w:p w:rsidR="00A91279" w:rsidRDefault="00A91279" w:rsidP="00FC3DEB">
      <w:pPr>
        <w:jc w:val="center"/>
      </w:pPr>
    </w:p>
    <w:p w:rsidR="00A91279" w:rsidRPr="00FC3DEB" w:rsidRDefault="00A91279" w:rsidP="007D65BB">
      <w:pPr>
        <w:rPr>
          <w:b/>
        </w:rPr>
      </w:pPr>
    </w:p>
    <w:p w:rsidR="00A91279" w:rsidRPr="006C5DED" w:rsidRDefault="00A91279" w:rsidP="006C5DED">
      <w:pPr>
        <w:pStyle w:val="Style1"/>
        <w:widowControl/>
        <w:spacing w:line="240" w:lineRule="auto"/>
        <w:ind w:firstLine="0"/>
        <w:jc w:val="center"/>
      </w:pPr>
      <w:r w:rsidRPr="006C5DED">
        <w:rPr>
          <w:rFonts w:ascii="Times New Roman" w:hAnsi="Times New Roman"/>
          <w:b/>
        </w:rPr>
        <w:t>Теоретический раунд</w:t>
      </w:r>
    </w:p>
    <w:p w:rsidR="00A91279" w:rsidRPr="006C5DED" w:rsidRDefault="00A91279" w:rsidP="006C5DED">
      <w:pPr>
        <w:pStyle w:val="style1cxspmiddle"/>
        <w:spacing w:before="0" w:beforeAutospacing="0" w:after="0" w:afterAutospacing="0"/>
        <w:jc w:val="center"/>
        <w:rPr>
          <w:b/>
        </w:rPr>
      </w:pPr>
      <w:r w:rsidRPr="006C5DED">
        <w:rPr>
          <w:b/>
        </w:rPr>
        <w:t>Задания с развернутым ответом</w:t>
      </w:r>
    </w:p>
    <w:p w:rsidR="00A91279" w:rsidRDefault="00A91279" w:rsidP="006C5DED">
      <w:pPr>
        <w:pStyle w:val="style1cxsplast"/>
        <w:spacing w:before="0" w:beforeAutospacing="0" w:after="0" w:afterAutospacing="0"/>
        <w:ind w:firstLine="660"/>
        <w:jc w:val="center"/>
        <w:rPr>
          <w:b/>
          <w:sz w:val="28"/>
          <w:szCs w:val="28"/>
        </w:rPr>
      </w:pPr>
    </w:p>
    <w:p w:rsidR="00A91279" w:rsidRDefault="00A91279" w:rsidP="006C5DED">
      <w:pPr>
        <w:pStyle w:val="ListParagraph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 w:rsidRPr="00E93EBE">
        <w:rPr>
          <w:rFonts w:ascii="Times New Roman" w:hAnsi="Times New Roman"/>
          <w:b/>
          <w:sz w:val="24"/>
          <w:szCs w:val="24"/>
        </w:rPr>
        <w:t xml:space="preserve">Задание </w:t>
      </w:r>
      <w:r>
        <w:rPr>
          <w:rFonts w:ascii="Times New Roman" w:hAnsi="Times New Roman"/>
          <w:b/>
          <w:sz w:val="24"/>
          <w:szCs w:val="24"/>
        </w:rPr>
        <w:t>21</w:t>
      </w:r>
      <w:r w:rsidRPr="00E93EBE">
        <w:rPr>
          <w:rFonts w:ascii="Times New Roman" w:hAnsi="Times New Roman"/>
          <w:b/>
          <w:sz w:val="24"/>
          <w:szCs w:val="24"/>
        </w:rPr>
        <w:t>.</w:t>
      </w:r>
    </w:p>
    <w:p w:rsidR="00A91279" w:rsidRDefault="00A91279" w:rsidP="006C5DED">
      <w:pPr>
        <w:pStyle w:val="ListParagraph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Укажите четыре основные</w:t>
      </w:r>
      <w:r w:rsidRPr="00DC39C5">
        <w:rPr>
          <w:rFonts w:ascii="Times New Roman" w:hAnsi="Times New Roman"/>
          <w:b/>
          <w:sz w:val="24"/>
          <w:szCs w:val="24"/>
          <w:lang w:eastAsia="ru-RU"/>
        </w:rPr>
        <w:t xml:space="preserve"> географически</w:t>
      </w:r>
      <w:r>
        <w:rPr>
          <w:rFonts w:ascii="Times New Roman" w:hAnsi="Times New Roman"/>
          <w:b/>
          <w:sz w:val="24"/>
          <w:szCs w:val="24"/>
          <w:lang w:eastAsia="ru-RU"/>
        </w:rPr>
        <w:t>е</w:t>
      </w:r>
      <w:r w:rsidRPr="00DC39C5">
        <w:rPr>
          <w:rFonts w:ascii="Times New Roman" w:hAnsi="Times New Roman"/>
          <w:b/>
          <w:sz w:val="24"/>
          <w:szCs w:val="24"/>
          <w:lang w:eastAsia="ru-RU"/>
        </w:rPr>
        <w:t xml:space="preserve"> следствия суточного вращения Земли вокруг своей оси?</w:t>
      </w:r>
    </w:p>
    <w:p w:rsidR="00A91279" w:rsidRDefault="00A91279" w:rsidP="006C5DED">
      <w:pPr>
        <w:pStyle w:val="ListParagraph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A91279" w:rsidRDefault="00A91279" w:rsidP="006C5DED">
      <w:pPr>
        <w:pStyle w:val="ListParagraph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 22.</w:t>
      </w:r>
    </w:p>
    <w:p w:rsidR="00A91279" w:rsidRDefault="00A91279" w:rsidP="00DC39C5">
      <w:pPr>
        <w:rPr>
          <w:b/>
        </w:rPr>
      </w:pPr>
      <w:r w:rsidRPr="000A7376">
        <w:rPr>
          <w:b/>
        </w:rPr>
        <w:t>Какие из перечисленных особенностей присущи каждому из шести материков? Ответ оформите в виде таблицы, проставив соответствующие цифры против названия материков.</w:t>
      </w:r>
    </w:p>
    <w:p w:rsidR="00A91279" w:rsidRPr="000A7376" w:rsidRDefault="00A91279" w:rsidP="00DC39C5">
      <w:pPr>
        <w:rPr>
          <w:b/>
        </w:rPr>
      </w:pPr>
    </w:p>
    <w:tbl>
      <w:tblPr>
        <w:tblW w:w="0" w:type="auto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0B7"/>
      </w:tblPr>
      <w:tblGrid>
        <w:gridCol w:w="396"/>
        <w:gridCol w:w="2973"/>
        <w:gridCol w:w="3685"/>
      </w:tblGrid>
      <w:tr w:rsidR="00A91279" w:rsidRPr="000A7376" w:rsidTr="00470C72">
        <w:tc>
          <w:tcPr>
            <w:tcW w:w="0" w:type="auto"/>
          </w:tcPr>
          <w:p w:rsidR="00A91279" w:rsidRPr="000A7376" w:rsidRDefault="00A91279" w:rsidP="00470C72">
            <w:pPr>
              <w:jc w:val="center"/>
            </w:pPr>
          </w:p>
        </w:tc>
        <w:tc>
          <w:tcPr>
            <w:tcW w:w="2973" w:type="dxa"/>
          </w:tcPr>
          <w:p w:rsidR="00A91279" w:rsidRPr="000A7376" w:rsidRDefault="00A91279" w:rsidP="00470C72">
            <w:pPr>
              <w:jc w:val="center"/>
            </w:pPr>
            <w:r w:rsidRPr="000A7376">
              <w:t>Название материка</w:t>
            </w:r>
          </w:p>
        </w:tc>
        <w:tc>
          <w:tcPr>
            <w:tcW w:w="3685" w:type="dxa"/>
          </w:tcPr>
          <w:p w:rsidR="00A91279" w:rsidRPr="000A7376" w:rsidRDefault="00A91279" w:rsidP="00470C72">
            <w:pPr>
              <w:jc w:val="center"/>
            </w:pPr>
            <w:r w:rsidRPr="000A7376">
              <w:t>Природные особенности</w:t>
            </w:r>
          </w:p>
        </w:tc>
      </w:tr>
      <w:tr w:rsidR="00A91279" w:rsidRPr="000A7376" w:rsidTr="00470C72">
        <w:tc>
          <w:tcPr>
            <w:tcW w:w="0" w:type="auto"/>
          </w:tcPr>
          <w:p w:rsidR="00A91279" w:rsidRPr="000A7376" w:rsidRDefault="00A91279" w:rsidP="00470C72">
            <w:r w:rsidRPr="000A7376">
              <w:t>1.</w:t>
            </w:r>
          </w:p>
        </w:tc>
        <w:tc>
          <w:tcPr>
            <w:tcW w:w="2973" w:type="dxa"/>
          </w:tcPr>
          <w:p w:rsidR="00A91279" w:rsidRPr="000A7376" w:rsidRDefault="00A91279" w:rsidP="00470C72">
            <w:r w:rsidRPr="000A7376">
              <w:t>Евразия</w:t>
            </w:r>
          </w:p>
        </w:tc>
        <w:tc>
          <w:tcPr>
            <w:tcW w:w="3685" w:type="dxa"/>
          </w:tcPr>
          <w:p w:rsidR="00A91279" w:rsidRPr="000A7376" w:rsidRDefault="00A91279" w:rsidP="00470C72"/>
        </w:tc>
      </w:tr>
      <w:tr w:rsidR="00A91279" w:rsidRPr="000A7376" w:rsidTr="00470C72">
        <w:tc>
          <w:tcPr>
            <w:tcW w:w="0" w:type="auto"/>
          </w:tcPr>
          <w:p w:rsidR="00A91279" w:rsidRPr="000A7376" w:rsidRDefault="00A91279" w:rsidP="00470C72">
            <w:r w:rsidRPr="000A7376">
              <w:t>2.</w:t>
            </w:r>
          </w:p>
        </w:tc>
        <w:tc>
          <w:tcPr>
            <w:tcW w:w="2973" w:type="dxa"/>
          </w:tcPr>
          <w:p w:rsidR="00A91279" w:rsidRPr="000A7376" w:rsidRDefault="00A91279" w:rsidP="00470C72">
            <w:r w:rsidRPr="000A7376">
              <w:t>Северная Америка</w:t>
            </w:r>
          </w:p>
        </w:tc>
        <w:tc>
          <w:tcPr>
            <w:tcW w:w="3685" w:type="dxa"/>
          </w:tcPr>
          <w:p w:rsidR="00A91279" w:rsidRPr="000A7376" w:rsidRDefault="00A91279" w:rsidP="00470C72"/>
        </w:tc>
      </w:tr>
      <w:tr w:rsidR="00A91279" w:rsidRPr="000A7376" w:rsidTr="00470C72">
        <w:tc>
          <w:tcPr>
            <w:tcW w:w="0" w:type="auto"/>
          </w:tcPr>
          <w:p w:rsidR="00A91279" w:rsidRPr="000A7376" w:rsidRDefault="00A91279" w:rsidP="00470C72">
            <w:r w:rsidRPr="000A7376">
              <w:t>3.</w:t>
            </w:r>
          </w:p>
        </w:tc>
        <w:tc>
          <w:tcPr>
            <w:tcW w:w="2973" w:type="dxa"/>
          </w:tcPr>
          <w:p w:rsidR="00A91279" w:rsidRPr="000A7376" w:rsidRDefault="00A91279" w:rsidP="00470C72">
            <w:r w:rsidRPr="000A7376">
              <w:t>Южная Америка</w:t>
            </w:r>
          </w:p>
        </w:tc>
        <w:tc>
          <w:tcPr>
            <w:tcW w:w="3685" w:type="dxa"/>
          </w:tcPr>
          <w:p w:rsidR="00A91279" w:rsidRPr="000A7376" w:rsidRDefault="00A91279" w:rsidP="00470C72"/>
        </w:tc>
      </w:tr>
      <w:tr w:rsidR="00A91279" w:rsidRPr="000A7376" w:rsidTr="00470C72">
        <w:tc>
          <w:tcPr>
            <w:tcW w:w="0" w:type="auto"/>
          </w:tcPr>
          <w:p w:rsidR="00A91279" w:rsidRPr="000A7376" w:rsidRDefault="00A91279" w:rsidP="00470C72">
            <w:r w:rsidRPr="000A7376">
              <w:t>4.</w:t>
            </w:r>
          </w:p>
        </w:tc>
        <w:tc>
          <w:tcPr>
            <w:tcW w:w="2973" w:type="dxa"/>
          </w:tcPr>
          <w:p w:rsidR="00A91279" w:rsidRPr="000A7376" w:rsidRDefault="00A91279" w:rsidP="00470C72">
            <w:r w:rsidRPr="000A7376">
              <w:t>Африка</w:t>
            </w:r>
          </w:p>
        </w:tc>
        <w:tc>
          <w:tcPr>
            <w:tcW w:w="3685" w:type="dxa"/>
          </w:tcPr>
          <w:p w:rsidR="00A91279" w:rsidRPr="000A7376" w:rsidRDefault="00A91279" w:rsidP="00470C72"/>
        </w:tc>
      </w:tr>
      <w:tr w:rsidR="00A91279" w:rsidRPr="000A7376" w:rsidTr="00470C72">
        <w:tc>
          <w:tcPr>
            <w:tcW w:w="0" w:type="auto"/>
          </w:tcPr>
          <w:p w:rsidR="00A91279" w:rsidRPr="000A7376" w:rsidRDefault="00A91279" w:rsidP="00470C72">
            <w:r w:rsidRPr="000A7376">
              <w:t>5.</w:t>
            </w:r>
          </w:p>
        </w:tc>
        <w:tc>
          <w:tcPr>
            <w:tcW w:w="2973" w:type="dxa"/>
          </w:tcPr>
          <w:p w:rsidR="00A91279" w:rsidRPr="000A7376" w:rsidRDefault="00A91279" w:rsidP="00470C72">
            <w:r w:rsidRPr="000A7376">
              <w:t>Австралия</w:t>
            </w:r>
          </w:p>
        </w:tc>
        <w:tc>
          <w:tcPr>
            <w:tcW w:w="3685" w:type="dxa"/>
          </w:tcPr>
          <w:p w:rsidR="00A91279" w:rsidRPr="000A7376" w:rsidRDefault="00A91279" w:rsidP="00470C72"/>
        </w:tc>
      </w:tr>
      <w:tr w:rsidR="00A91279" w:rsidRPr="000A7376" w:rsidTr="00470C72">
        <w:tc>
          <w:tcPr>
            <w:tcW w:w="0" w:type="auto"/>
          </w:tcPr>
          <w:p w:rsidR="00A91279" w:rsidRPr="000A7376" w:rsidRDefault="00A91279" w:rsidP="00470C72">
            <w:r w:rsidRPr="000A7376">
              <w:t>6.</w:t>
            </w:r>
          </w:p>
        </w:tc>
        <w:tc>
          <w:tcPr>
            <w:tcW w:w="2973" w:type="dxa"/>
          </w:tcPr>
          <w:p w:rsidR="00A91279" w:rsidRPr="000A7376" w:rsidRDefault="00A91279" w:rsidP="00470C72">
            <w:r w:rsidRPr="000A7376">
              <w:t>Антарктида</w:t>
            </w:r>
          </w:p>
        </w:tc>
        <w:tc>
          <w:tcPr>
            <w:tcW w:w="3685" w:type="dxa"/>
          </w:tcPr>
          <w:p w:rsidR="00A91279" w:rsidRPr="000A7376" w:rsidRDefault="00A91279" w:rsidP="00470C72"/>
        </w:tc>
      </w:tr>
    </w:tbl>
    <w:p w:rsidR="00A91279" w:rsidRPr="000A7376" w:rsidRDefault="00A91279" w:rsidP="00DC39C5"/>
    <w:p w:rsidR="00A91279" w:rsidRPr="000A7376" w:rsidRDefault="00A91279" w:rsidP="00DC39C5">
      <w:r w:rsidRPr="000A7376">
        <w:t>1. Нет современного оледенения</w:t>
      </w:r>
    </w:p>
    <w:p w:rsidR="00A91279" w:rsidRPr="000A7376" w:rsidRDefault="00A91279" w:rsidP="00DC39C5">
      <w:r w:rsidRPr="000A7376">
        <w:t>2. Самый однообразный в природном отношении.</w:t>
      </w:r>
    </w:p>
    <w:p w:rsidR="00A91279" w:rsidRPr="000A7376" w:rsidRDefault="00A91279" w:rsidP="00DC39C5">
      <w:r w:rsidRPr="000A7376">
        <w:t>3. Максимальную площадь (по сравнению с другими материками) занимает многолетняя мерзлота.</w:t>
      </w:r>
    </w:p>
    <w:p w:rsidR="00A91279" w:rsidRPr="000A7376" w:rsidRDefault="00A91279" w:rsidP="00DC39C5">
      <w:r w:rsidRPr="000A7376">
        <w:t>4. Своеобразно выражена горизонтальная зональность: ряд зон вытянут почти в меридиональном направлении.</w:t>
      </w:r>
    </w:p>
    <w:p w:rsidR="00A91279" w:rsidRPr="000A7376" w:rsidRDefault="00A91279" w:rsidP="00DC39C5">
      <w:r w:rsidRPr="000A7376">
        <w:t>5. На материке есть регион с максимальным выпадением осадков.</w:t>
      </w:r>
    </w:p>
    <w:p w:rsidR="00A91279" w:rsidRPr="000A7376" w:rsidRDefault="00A91279" w:rsidP="00DC39C5">
      <w:r w:rsidRPr="000A7376">
        <w:t>6. На материке самая длинная карстовая пещера.</w:t>
      </w:r>
    </w:p>
    <w:p w:rsidR="00A91279" w:rsidRPr="000A7376" w:rsidRDefault="00A91279" w:rsidP="00DC39C5">
      <w:r w:rsidRPr="000A7376">
        <w:t>7. Около половины площади материка занимают леса.</w:t>
      </w:r>
    </w:p>
    <w:p w:rsidR="00A91279" w:rsidRPr="000A7376" w:rsidRDefault="00A91279" w:rsidP="00DC39C5">
      <w:r w:rsidRPr="000A7376">
        <w:t xml:space="preserve">8. Минимальную площадь </w:t>
      </w:r>
      <w:r>
        <w:t>(</w:t>
      </w:r>
      <w:r w:rsidRPr="000A7376">
        <w:t>по сравнению с другими материками) занимают горы.</w:t>
      </w:r>
    </w:p>
    <w:p w:rsidR="00A91279" w:rsidRPr="000A7376" w:rsidRDefault="00A91279" w:rsidP="00DC39C5">
      <w:r w:rsidRPr="000A7376">
        <w:t>9. На материке самая многоводная река.</w:t>
      </w:r>
    </w:p>
    <w:p w:rsidR="00A91279" w:rsidRPr="000A7376" w:rsidRDefault="00A91279" w:rsidP="00DC39C5">
      <w:r w:rsidRPr="000A7376">
        <w:t>10. Отличается небольшим разнообразием природных условий.</w:t>
      </w:r>
    </w:p>
    <w:p w:rsidR="00A91279" w:rsidRPr="000A7376" w:rsidRDefault="00A91279" w:rsidP="00DC39C5">
      <w:r w:rsidRPr="000A7376">
        <w:t>11. Максимальную по отношению к площади материка территорию занимают бессточные области и области внутреннего стока.</w:t>
      </w:r>
    </w:p>
    <w:p w:rsidR="00A91279" w:rsidRPr="000A7376" w:rsidRDefault="00A91279" w:rsidP="00DC39C5">
      <w:r w:rsidRPr="000A7376">
        <w:t>12. Преобладаю</w:t>
      </w:r>
      <w:r>
        <w:t>т</w:t>
      </w:r>
      <w:r w:rsidRPr="000A7376">
        <w:t xml:space="preserve"> ледников</w:t>
      </w:r>
      <w:r>
        <w:t>ые и водно-ледниковые формы рельефа</w:t>
      </w:r>
      <w:r w:rsidRPr="000A7376">
        <w:t>.</w:t>
      </w:r>
    </w:p>
    <w:p w:rsidR="00A91279" w:rsidRPr="000A7376" w:rsidRDefault="00A91279" w:rsidP="00DC39C5">
      <w:r w:rsidRPr="000A7376">
        <w:t>13. Имеет наиболее широкую шельфовую зону.</w:t>
      </w:r>
    </w:p>
    <w:p w:rsidR="00A91279" w:rsidRPr="000A7376" w:rsidRDefault="00A91279" w:rsidP="00DC39C5">
      <w:r w:rsidRPr="000A7376">
        <w:t>14. На материке находится самый высокий водопад.</w:t>
      </w:r>
    </w:p>
    <w:p w:rsidR="00A91279" w:rsidRPr="000A7376" w:rsidRDefault="00A91279" w:rsidP="00DC39C5">
      <w:r w:rsidRPr="000A7376">
        <w:t>15. Отличается наименьшей изрезанностью береговой линии.</w:t>
      </w:r>
    </w:p>
    <w:p w:rsidR="00A91279" w:rsidRPr="000A7376" w:rsidRDefault="00A91279" w:rsidP="00DC39C5">
      <w:r w:rsidRPr="000A7376">
        <w:t>16. В пределах материка максимальны  колебания высот.</w:t>
      </w:r>
    </w:p>
    <w:p w:rsidR="00A91279" w:rsidRPr="000A7376" w:rsidRDefault="00A91279" w:rsidP="00DC39C5">
      <w:r w:rsidRPr="000A7376">
        <w:t>17. В пределах материка расположена самая большая пустыня.</w:t>
      </w:r>
    </w:p>
    <w:p w:rsidR="00A91279" w:rsidRPr="000A7376" w:rsidRDefault="00A91279" w:rsidP="00DC39C5">
      <w:r w:rsidRPr="000A7376">
        <w:t>18. Характерны равнины с наиболее ярко выраженной горизонтальной зональностью.</w:t>
      </w:r>
    </w:p>
    <w:p w:rsidR="00A91279" w:rsidRPr="000A7376" w:rsidRDefault="00A91279" w:rsidP="00DC39C5">
      <w:r w:rsidRPr="000A7376">
        <w:t>19. В максимальной степени выражена континентальность климата.</w:t>
      </w:r>
    </w:p>
    <w:p w:rsidR="00A91279" w:rsidRPr="000A7376" w:rsidRDefault="00A91279" w:rsidP="00DC39C5">
      <w:r w:rsidRPr="000A7376">
        <w:t>20. Почти все осадки выпадают в твердом виде.</w:t>
      </w:r>
    </w:p>
    <w:p w:rsidR="00A91279" w:rsidRDefault="00A91279" w:rsidP="00A201F2">
      <w:pPr>
        <w:jc w:val="both"/>
        <w:rPr>
          <w:b/>
          <w:noProof/>
        </w:rPr>
      </w:pPr>
      <w:r>
        <w:rPr>
          <w:b/>
          <w:noProof/>
        </w:rPr>
        <w:t>Задание 23.</w:t>
      </w:r>
    </w:p>
    <w:p w:rsidR="00A91279" w:rsidRDefault="00A91279" w:rsidP="006C5DED">
      <w:pPr>
        <w:pStyle w:val="ListParagraph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Рассмотрите космический снимок. </w:t>
      </w:r>
    </w:p>
    <w:p w:rsidR="00A91279" w:rsidRDefault="00A91279" w:rsidP="007D65BB">
      <w:pPr>
        <w:rPr>
          <w:sz w:val="16"/>
          <w:szCs w:val="16"/>
        </w:rPr>
      </w:pPr>
    </w:p>
    <w:p w:rsidR="00A91279" w:rsidRDefault="00A91279" w:rsidP="006C5DED">
      <w:pPr>
        <w:jc w:val="center"/>
        <w:rPr>
          <w:noProof/>
        </w:rPr>
      </w:pPr>
      <w:r>
        <w:rPr>
          <w:noProof/>
        </w:rPr>
        <w:pict>
          <v:shape id="Рисунок 4" o:spid="_x0000_i1030" type="#_x0000_t75" alt="Картинки по запросу дельта волги космический снимок" style="width:202.5pt;height:202.5pt;visibility:visible">
            <v:imagedata r:id="rId13" o:title=""/>
          </v:shape>
        </w:pict>
      </w:r>
    </w:p>
    <w:p w:rsidR="00A91279" w:rsidRDefault="00A91279" w:rsidP="002D27C2">
      <w:pPr>
        <w:jc w:val="both"/>
        <w:rPr>
          <w:noProof/>
        </w:rPr>
      </w:pPr>
      <w:r>
        <w:rPr>
          <w:b/>
        </w:rPr>
        <w:t>Прочитайте текст и ответьте на вопросы.</w:t>
      </w:r>
    </w:p>
    <w:p w:rsidR="00A91279" w:rsidRDefault="00A91279" w:rsidP="00625E67">
      <w:pPr>
        <w:jc w:val="both"/>
        <w:rPr>
          <w:noProof/>
        </w:rPr>
      </w:pPr>
      <w:r>
        <w:rPr>
          <w:noProof/>
        </w:rPr>
        <w:t>Необычный для России край образовался более чем из 800 притоков могучей реки островами, островками, заливами и узкими рукавами. Круглый год над территорией стоит ясная погода, что способствует быстрому росту труднопроходимых «тростниковых джунглей». Это самое северное место на Земле, где можно встретить редкий цветок-лотос. Обширные водные пространства покрывают светло-зеленые заросли водяного папопотника-сальвинии. Повсюду встречается водяной орех – чилим. Его главная отличительная особенность – плод, внешне напоминающий голову быка. Чилим съедобен, из его сердцевины  изготавливают крупу и муку. Теплая вода и обилие растительности привлекают сюда несметные стаи рыб: осетры, белуги, севрюги, сазаны и сомы. С давних пор на огромном пространстве царствуют пернатые, многие из которых большая редкость для России – пеликаны, фламинго, белые цапли, каравайки, лебеди, фазаны, чомги, крачки, бакланы, стаи гусей и уток. Из крупных птиц больше всего серых цапель. Удивительными звуками и красками запоминается природа этого сказочного уголка.</w:t>
      </w:r>
    </w:p>
    <w:p w:rsidR="00A91279" w:rsidRPr="002D27C2" w:rsidRDefault="00A91279" w:rsidP="00625E67">
      <w:pPr>
        <w:jc w:val="both"/>
        <w:rPr>
          <w:b/>
          <w:noProof/>
        </w:rPr>
      </w:pPr>
      <w:r>
        <w:rPr>
          <w:b/>
          <w:noProof/>
        </w:rPr>
        <w:t>А) Н</w:t>
      </w:r>
      <w:r w:rsidRPr="002D27C2">
        <w:rPr>
          <w:b/>
          <w:noProof/>
        </w:rPr>
        <w:t>аз</w:t>
      </w:r>
      <w:r>
        <w:rPr>
          <w:b/>
          <w:noProof/>
        </w:rPr>
        <w:t xml:space="preserve">овите объект, изображенный на снимке, описание которого приведено </w:t>
      </w:r>
      <w:r w:rsidRPr="002D27C2">
        <w:rPr>
          <w:b/>
          <w:noProof/>
        </w:rPr>
        <w:t>в тексте?</w:t>
      </w:r>
    </w:p>
    <w:p w:rsidR="00A91279" w:rsidRPr="002D27C2" w:rsidRDefault="00A91279" w:rsidP="00625E67">
      <w:pPr>
        <w:jc w:val="both"/>
        <w:rPr>
          <w:b/>
          <w:noProof/>
        </w:rPr>
      </w:pPr>
      <w:r w:rsidRPr="002D27C2">
        <w:rPr>
          <w:b/>
          <w:noProof/>
        </w:rPr>
        <w:t xml:space="preserve">Б) </w:t>
      </w:r>
      <w:r>
        <w:rPr>
          <w:b/>
          <w:noProof/>
        </w:rPr>
        <w:t>В пределах какой формы рельефа расположен этот объект.</w:t>
      </w:r>
      <w:r w:rsidRPr="002D27C2">
        <w:rPr>
          <w:b/>
          <w:noProof/>
        </w:rPr>
        <w:t xml:space="preserve"> Укажите </w:t>
      </w:r>
      <w:r>
        <w:rPr>
          <w:b/>
          <w:noProof/>
        </w:rPr>
        <w:t xml:space="preserve">ее название и </w:t>
      </w:r>
      <w:r w:rsidRPr="002D27C2">
        <w:rPr>
          <w:b/>
          <w:noProof/>
        </w:rPr>
        <w:t>абсолютную высоту.</w:t>
      </w:r>
    </w:p>
    <w:p w:rsidR="00A91279" w:rsidRPr="002D27C2" w:rsidRDefault="00A91279" w:rsidP="00625E67">
      <w:pPr>
        <w:jc w:val="both"/>
        <w:rPr>
          <w:b/>
          <w:noProof/>
        </w:rPr>
      </w:pPr>
      <w:r w:rsidRPr="002D27C2">
        <w:rPr>
          <w:b/>
          <w:noProof/>
        </w:rPr>
        <w:t xml:space="preserve">В) К какому типу </w:t>
      </w:r>
      <w:r>
        <w:rPr>
          <w:b/>
          <w:noProof/>
        </w:rPr>
        <w:t>по происхождению</w:t>
      </w:r>
      <w:r w:rsidRPr="002D27C2">
        <w:rPr>
          <w:b/>
          <w:noProof/>
        </w:rPr>
        <w:t xml:space="preserve"> относится </w:t>
      </w:r>
      <w:r>
        <w:rPr>
          <w:b/>
          <w:noProof/>
        </w:rPr>
        <w:t>эта форма рельефа</w:t>
      </w:r>
      <w:r w:rsidRPr="002D27C2">
        <w:rPr>
          <w:b/>
          <w:noProof/>
        </w:rPr>
        <w:t>?</w:t>
      </w:r>
    </w:p>
    <w:p w:rsidR="00A91279" w:rsidRPr="002D27C2" w:rsidRDefault="00A91279" w:rsidP="00625E67">
      <w:pPr>
        <w:jc w:val="both"/>
        <w:rPr>
          <w:b/>
          <w:noProof/>
        </w:rPr>
      </w:pPr>
      <w:r w:rsidRPr="002D27C2">
        <w:rPr>
          <w:b/>
          <w:noProof/>
        </w:rPr>
        <w:t xml:space="preserve">Г) В какой географической зоне </w:t>
      </w:r>
      <w:r>
        <w:rPr>
          <w:b/>
          <w:noProof/>
        </w:rPr>
        <w:t xml:space="preserve">она </w:t>
      </w:r>
      <w:r w:rsidRPr="002D27C2">
        <w:rPr>
          <w:b/>
          <w:noProof/>
        </w:rPr>
        <w:t>расположен</w:t>
      </w:r>
      <w:r>
        <w:rPr>
          <w:b/>
          <w:noProof/>
        </w:rPr>
        <w:t>а</w:t>
      </w:r>
      <w:r w:rsidRPr="002D27C2">
        <w:rPr>
          <w:b/>
          <w:noProof/>
        </w:rPr>
        <w:t>?</w:t>
      </w:r>
    </w:p>
    <w:p w:rsidR="00A91279" w:rsidRPr="002D27C2" w:rsidRDefault="00A91279" w:rsidP="00625E67">
      <w:pPr>
        <w:jc w:val="both"/>
        <w:rPr>
          <w:b/>
          <w:noProof/>
        </w:rPr>
      </w:pPr>
      <w:r w:rsidRPr="002D27C2">
        <w:rPr>
          <w:b/>
          <w:noProof/>
        </w:rPr>
        <w:t>Д) В пределах какого субъекта Российской Федерации расположена эта территория?</w:t>
      </w:r>
    </w:p>
    <w:p w:rsidR="00A91279" w:rsidRDefault="00A91279" w:rsidP="00625E67">
      <w:pPr>
        <w:jc w:val="both"/>
        <w:rPr>
          <w:b/>
          <w:noProof/>
        </w:rPr>
      </w:pPr>
      <w:r w:rsidRPr="002D27C2">
        <w:rPr>
          <w:b/>
          <w:noProof/>
        </w:rPr>
        <w:t xml:space="preserve">Е) На </w:t>
      </w:r>
      <w:r>
        <w:rPr>
          <w:b/>
          <w:noProof/>
        </w:rPr>
        <w:t xml:space="preserve">территории какого </w:t>
      </w:r>
      <w:r w:rsidRPr="002D27C2">
        <w:rPr>
          <w:b/>
          <w:noProof/>
        </w:rPr>
        <w:t>заповедник</w:t>
      </w:r>
      <w:r>
        <w:rPr>
          <w:b/>
          <w:noProof/>
        </w:rPr>
        <w:t>а находится этот объект?</w:t>
      </w:r>
      <w:r w:rsidRPr="002D27C2">
        <w:rPr>
          <w:b/>
          <w:noProof/>
        </w:rPr>
        <w:t xml:space="preserve"> </w:t>
      </w:r>
    </w:p>
    <w:p w:rsidR="00A91279" w:rsidRDefault="00A91279" w:rsidP="00625E67">
      <w:pPr>
        <w:jc w:val="both"/>
        <w:rPr>
          <w:b/>
          <w:noProof/>
        </w:rPr>
      </w:pPr>
    </w:p>
    <w:p w:rsidR="00A91279" w:rsidRDefault="00A91279" w:rsidP="00625E67">
      <w:pPr>
        <w:jc w:val="both"/>
        <w:rPr>
          <w:b/>
          <w:noProof/>
        </w:rPr>
      </w:pPr>
      <w:r>
        <w:rPr>
          <w:b/>
          <w:noProof/>
        </w:rPr>
        <w:t>Задание 24.</w:t>
      </w:r>
    </w:p>
    <w:p w:rsidR="00A91279" w:rsidRDefault="00A91279" w:rsidP="00625E67">
      <w:pPr>
        <w:jc w:val="both"/>
        <w:rPr>
          <w:b/>
          <w:lang w:eastAsia="en-US"/>
        </w:rPr>
      </w:pPr>
      <w:r>
        <w:rPr>
          <w:b/>
          <w:lang w:eastAsia="en-US"/>
        </w:rPr>
        <w:t xml:space="preserve">Рассмотрите изображения </w:t>
      </w:r>
      <w:r w:rsidRPr="006665B1">
        <w:rPr>
          <w:b/>
          <w:lang w:eastAsia="en-US"/>
        </w:rPr>
        <w:t>редки</w:t>
      </w:r>
      <w:r>
        <w:rPr>
          <w:b/>
          <w:lang w:eastAsia="en-US"/>
        </w:rPr>
        <w:t>х видов</w:t>
      </w:r>
      <w:r w:rsidRPr="006665B1">
        <w:rPr>
          <w:b/>
          <w:lang w:eastAsia="en-US"/>
        </w:rPr>
        <w:t xml:space="preserve"> растений и животных,  занесенны</w:t>
      </w:r>
      <w:r>
        <w:rPr>
          <w:b/>
          <w:lang w:eastAsia="en-US"/>
        </w:rPr>
        <w:t>х</w:t>
      </w:r>
      <w:r w:rsidRPr="006665B1">
        <w:rPr>
          <w:b/>
          <w:lang w:eastAsia="en-US"/>
        </w:rPr>
        <w:t xml:space="preserve"> в Красную книгу Свердловской области</w:t>
      </w:r>
      <w:r>
        <w:rPr>
          <w:b/>
          <w:lang w:eastAsia="en-US"/>
        </w:rPr>
        <w:t>.</w:t>
      </w:r>
    </w:p>
    <w:p w:rsidR="00A91279" w:rsidRDefault="00A91279" w:rsidP="00625E67">
      <w:pPr>
        <w:jc w:val="both"/>
        <w:rPr>
          <w:b/>
          <w:lang w:eastAsia="en-US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2188"/>
        <w:gridCol w:w="2510"/>
        <w:gridCol w:w="2449"/>
      </w:tblGrid>
      <w:tr w:rsidR="00A91279" w:rsidTr="00E46FB2">
        <w:tc>
          <w:tcPr>
            <w:tcW w:w="2382" w:type="dxa"/>
          </w:tcPr>
          <w:p w:rsidR="00A91279" w:rsidRPr="00E46FB2" w:rsidRDefault="00A91279" w:rsidP="00E46FB2">
            <w:pPr>
              <w:jc w:val="both"/>
              <w:rPr>
                <w:b/>
                <w:lang w:eastAsia="en-US"/>
              </w:rPr>
            </w:pPr>
            <w:r>
              <w:rPr>
                <w:noProof/>
              </w:rPr>
              <w:pict>
                <v:shape id="Рисунок 39" o:spid="_x0000_i1031" type="#_x0000_t75" alt="Картинки по запросу саранка красная книга" style="width:115.5pt;height:92.25pt;visibility:visible">
                  <v:imagedata r:id="rId14" o:title=""/>
                </v:shape>
              </w:pict>
            </w:r>
          </w:p>
        </w:tc>
        <w:tc>
          <w:tcPr>
            <w:tcW w:w="2382" w:type="dxa"/>
          </w:tcPr>
          <w:p w:rsidR="00A91279" w:rsidRPr="00E46FB2" w:rsidRDefault="00A91279" w:rsidP="00E46FB2">
            <w:pPr>
              <w:jc w:val="both"/>
              <w:rPr>
                <w:b/>
                <w:lang w:eastAsia="en-US"/>
              </w:rPr>
            </w:pPr>
            <w:r>
              <w:rPr>
                <w:noProof/>
              </w:rPr>
              <w:pict>
                <v:shape id="Рисунок 45" o:spid="_x0000_i1032" type="#_x0000_t75" alt="Картинки по запросу прострел уральский" style="width:123pt;height:87pt;visibility:visible">
                  <v:imagedata r:id="rId15" o:title=""/>
                </v:shape>
              </w:pict>
            </w:r>
          </w:p>
        </w:tc>
        <w:tc>
          <w:tcPr>
            <w:tcW w:w="2383" w:type="dxa"/>
          </w:tcPr>
          <w:p w:rsidR="00A91279" w:rsidRPr="00E46FB2" w:rsidRDefault="00A91279" w:rsidP="00E46FB2">
            <w:pPr>
              <w:jc w:val="both"/>
              <w:rPr>
                <w:b/>
                <w:lang w:eastAsia="en-US"/>
              </w:rPr>
            </w:pPr>
            <w:r>
              <w:rPr>
                <w:noProof/>
              </w:rPr>
              <w:pict>
                <v:shape id="Рисунок 42" o:spid="_x0000_i1033" type="#_x0000_t75" alt="Картинки по запросу венерин башмачок крапчатый" style="width:126.75pt;height:90.75pt;visibility:visible">
                  <v:imagedata r:id="rId16" o:title=""/>
                </v:shape>
              </w:pict>
            </w:r>
          </w:p>
        </w:tc>
      </w:tr>
      <w:tr w:rsidR="00A91279" w:rsidTr="00E46FB2">
        <w:tc>
          <w:tcPr>
            <w:tcW w:w="2382" w:type="dxa"/>
          </w:tcPr>
          <w:p w:rsidR="00A91279" w:rsidRPr="00E46FB2" w:rsidRDefault="00A91279" w:rsidP="00E46FB2">
            <w:pPr>
              <w:jc w:val="both"/>
              <w:rPr>
                <w:b/>
                <w:lang w:eastAsia="en-US"/>
              </w:rPr>
            </w:pPr>
            <w:r w:rsidRPr="00E46FB2">
              <w:rPr>
                <w:b/>
                <w:lang w:eastAsia="en-US"/>
              </w:rPr>
              <w:t>А)</w:t>
            </w:r>
          </w:p>
        </w:tc>
        <w:tc>
          <w:tcPr>
            <w:tcW w:w="2382" w:type="dxa"/>
          </w:tcPr>
          <w:p w:rsidR="00A91279" w:rsidRPr="00E46FB2" w:rsidRDefault="00A91279" w:rsidP="00E46FB2">
            <w:pPr>
              <w:jc w:val="both"/>
              <w:rPr>
                <w:b/>
                <w:lang w:eastAsia="en-US"/>
              </w:rPr>
            </w:pPr>
            <w:r w:rsidRPr="00E46FB2">
              <w:rPr>
                <w:b/>
                <w:lang w:eastAsia="en-US"/>
              </w:rPr>
              <w:t>Б)</w:t>
            </w:r>
          </w:p>
        </w:tc>
        <w:tc>
          <w:tcPr>
            <w:tcW w:w="2383" w:type="dxa"/>
          </w:tcPr>
          <w:p w:rsidR="00A91279" w:rsidRPr="00E46FB2" w:rsidRDefault="00A91279" w:rsidP="00E46FB2">
            <w:pPr>
              <w:jc w:val="both"/>
              <w:rPr>
                <w:b/>
                <w:lang w:eastAsia="en-US"/>
              </w:rPr>
            </w:pPr>
            <w:r w:rsidRPr="00E46FB2">
              <w:rPr>
                <w:b/>
                <w:lang w:eastAsia="en-US"/>
              </w:rPr>
              <w:t>В)</w:t>
            </w:r>
          </w:p>
        </w:tc>
      </w:tr>
      <w:tr w:rsidR="00A91279" w:rsidTr="00E46FB2">
        <w:tc>
          <w:tcPr>
            <w:tcW w:w="2382" w:type="dxa"/>
          </w:tcPr>
          <w:p w:rsidR="00A91279" w:rsidRPr="00E46FB2" w:rsidRDefault="00A91279" w:rsidP="00E46FB2">
            <w:pPr>
              <w:jc w:val="both"/>
              <w:rPr>
                <w:b/>
                <w:lang w:eastAsia="en-US"/>
              </w:rPr>
            </w:pPr>
            <w:r>
              <w:rPr>
                <w:noProof/>
              </w:rPr>
              <w:pict>
                <v:shape id="Рисунок 56" o:spid="_x0000_i1034" type="#_x0000_t75" alt="Картинки по запросу летяга" style="width:104.25pt;height:102.75pt;visibility:visible">
                  <v:imagedata r:id="rId17" o:title=""/>
                </v:shape>
              </w:pict>
            </w:r>
          </w:p>
        </w:tc>
        <w:tc>
          <w:tcPr>
            <w:tcW w:w="2382" w:type="dxa"/>
          </w:tcPr>
          <w:p w:rsidR="00A91279" w:rsidRPr="00E46FB2" w:rsidRDefault="00A91279" w:rsidP="00E46FB2">
            <w:pPr>
              <w:jc w:val="both"/>
              <w:rPr>
                <w:b/>
                <w:lang w:eastAsia="en-US"/>
              </w:rPr>
            </w:pPr>
            <w:r>
              <w:pict>
                <v:shape id="_x0000_i1035" type="#_x0000_t75" alt="" style="width:134.25pt;height:99pt">
                  <v:imagedata r:id="rId18" r:href="rId19"/>
                </v:shape>
              </w:pict>
            </w:r>
          </w:p>
        </w:tc>
        <w:tc>
          <w:tcPr>
            <w:tcW w:w="2383" w:type="dxa"/>
          </w:tcPr>
          <w:p w:rsidR="00A91279" w:rsidRPr="00E46FB2" w:rsidRDefault="00A91279" w:rsidP="00E46FB2">
            <w:pPr>
              <w:jc w:val="both"/>
              <w:rPr>
                <w:b/>
                <w:lang w:eastAsia="en-US"/>
              </w:rPr>
            </w:pPr>
            <w:r>
              <w:rPr>
                <w:noProof/>
              </w:rPr>
              <w:pict>
                <v:shape id="Рисунок 48" o:spid="_x0000_i1036" type="#_x0000_t75" alt="Картинки по запросу северный кожанок" style="width:130.5pt;height:101.25pt;visibility:visible">
                  <v:imagedata r:id="rId20" o:title=""/>
                </v:shape>
              </w:pict>
            </w:r>
          </w:p>
        </w:tc>
      </w:tr>
      <w:tr w:rsidR="00A91279" w:rsidTr="00E46FB2">
        <w:tc>
          <w:tcPr>
            <w:tcW w:w="2382" w:type="dxa"/>
          </w:tcPr>
          <w:p w:rsidR="00A91279" w:rsidRPr="00E46FB2" w:rsidRDefault="00A91279" w:rsidP="00E46FB2">
            <w:pPr>
              <w:jc w:val="both"/>
              <w:rPr>
                <w:b/>
                <w:lang w:eastAsia="en-US"/>
              </w:rPr>
            </w:pPr>
            <w:r w:rsidRPr="00E46FB2">
              <w:rPr>
                <w:b/>
                <w:lang w:eastAsia="en-US"/>
              </w:rPr>
              <w:t>Г)</w:t>
            </w:r>
          </w:p>
        </w:tc>
        <w:tc>
          <w:tcPr>
            <w:tcW w:w="2382" w:type="dxa"/>
          </w:tcPr>
          <w:p w:rsidR="00A91279" w:rsidRPr="00E46FB2" w:rsidRDefault="00A91279" w:rsidP="00E46FB2">
            <w:pPr>
              <w:jc w:val="both"/>
              <w:rPr>
                <w:b/>
                <w:lang w:eastAsia="en-US"/>
              </w:rPr>
            </w:pPr>
            <w:r w:rsidRPr="00E46FB2">
              <w:rPr>
                <w:b/>
                <w:lang w:eastAsia="en-US"/>
              </w:rPr>
              <w:t>Д)</w:t>
            </w:r>
          </w:p>
        </w:tc>
        <w:tc>
          <w:tcPr>
            <w:tcW w:w="2383" w:type="dxa"/>
          </w:tcPr>
          <w:p w:rsidR="00A91279" w:rsidRPr="00E46FB2" w:rsidRDefault="00A91279" w:rsidP="00E46FB2">
            <w:pPr>
              <w:jc w:val="both"/>
              <w:rPr>
                <w:b/>
                <w:lang w:eastAsia="en-US"/>
              </w:rPr>
            </w:pPr>
            <w:r w:rsidRPr="00E46FB2">
              <w:rPr>
                <w:b/>
                <w:lang w:eastAsia="en-US"/>
              </w:rPr>
              <w:t>Е)</w:t>
            </w:r>
          </w:p>
        </w:tc>
      </w:tr>
    </w:tbl>
    <w:p w:rsidR="00A91279" w:rsidRDefault="00A91279" w:rsidP="00625E67">
      <w:pPr>
        <w:jc w:val="both"/>
        <w:rPr>
          <w:b/>
          <w:lang w:eastAsia="en-US"/>
        </w:rPr>
      </w:pPr>
    </w:p>
    <w:p w:rsidR="00A91279" w:rsidRDefault="00A91279" w:rsidP="00625E67">
      <w:pPr>
        <w:jc w:val="both"/>
        <w:rPr>
          <w:lang w:eastAsia="en-US"/>
        </w:rPr>
      </w:pPr>
      <w:r>
        <w:rPr>
          <w:b/>
          <w:lang w:eastAsia="en-US"/>
        </w:rPr>
        <w:t xml:space="preserve">А) </w:t>
      </w:r>
      <w:r>
        <w:rPr>
          <w:lang w:eastAsia="en-US"/>
        </w:rPr>
        <w:t>Укажите названия изображенных видов растений и животных.</w:t>
      </w:r>
    </w:p>
    <w:p w:rsidR="00A91279" w:rsidRDefault="00A91279" w:rsidP="00625E67">
      <w:pPr>
        <w:jc w:val="both"/>
        <w:rPr>
          <w:lang w:eastAsia="en-US"/>
        </w:rPr>
      </w:pPr>
      <w:r w:rsidRPr="00A12464">
        <w:rPr>
          <w:b/>
          <w:lang w:eastAsia="en-US"/>
        </w:rPr>
        <w:t>Б)</w:t>
      </w:r>
      <w:r>
        <w:rPr>
          <w:lang w:eastAsia="en-US"/>
        </w:rPr>
        <w:t xml:space="preserve"> Назовите причины, способствующие сокращению численности указанных видов.</w:t>
      </w:r>
    </w:p>
    <w:p w:rsidR="00A91279" w:rsidRPr="00A12464" w:rsidRDefault="00A91279" w:rsidP="00625E67">
      <w:pPr>
        <w:jc w:val="both"/>
        <w:rPr>
          <w:lang w:eastAsia="en-US"/>
        </w:rPr>
      </w:pPr>
      <w:r w:rsidRPr="00A12464">
        <w:rPr>
          <w:b/>
          <w:lang w:eastAsia="en-US"/>
        </w:rPr>
        <w:t>В)</w:t>
      </w:r>
      <w:r>
        <w:rPr>
          <w:lang w:eastAsia="en-US"/>
        </w:rPr>
        <w:t xml:space="preserve"> Какие способы сохранения и увеличения численности редких видов животных и растений вам известны?</w:t>
      </w:r>
    </w:p>
    <w:p w:rsidR="00A91279" w:rsidRDefault="00A91279" w:rsidP="000F4A2E">
      <w:pPr>
        <w:jc w:val="both"/>
        <w:rPr>
          <w:b/>
        </w:rPr>
      </w:pPr>
    </w:p>
    <w:p w:rsidR="00A91279" w:rsidRDefault="00A91279" w:rsidP="000F4A2E">
      <w:pPr>
        <w:jc w:val="both"/>
        <w:rPr>
          <w:b/>
        </w:rPr>
      </w:pPr>
      <w:r>
        <w:rPr>
          <w:b/>
        </w:rPr>
        <w:t xml:space="preserve">Задание 25. </w:t>
      </w:r>
    </w:p>
    <w:p w:rsidR="00A91279" w:rsidRDefault="00A91279" w:rsidP="004F75E3">
      <w:pPr>
        <w:pStyle w:val="ListParagraph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Прочитайте отрывок из </w:t>
      </w:r>
      <w:r w:rsidRPr="007F49B4">
        <w:rPr>
          <w:rFonts w:ascii="Times New Roman" w:hAnsi="Times New Roman"/>
          <w:b/>
          <w:sz w:val="24"/>
          <w:szCs w:val="24"/>
        </w:rPr>
        <w:t>путевых замет</w:t>
      </w:r>
      <w:r>
        <w:rPr>
          <w:rFonts w:ascii="Times New Roman" w:hAnsi="Times New Roman"/>
          <w:b/>
          <w:sz w:val="24"/>
          <w:szCs w:val="24"/>
        </w:rPr>
        <w:t>ок</w:t>
      </w:r>
      <w:r w:rsidRPr="007F49B4">
        <w:rPr>
          <w:rFonts w:ascii="Times New Roman" w:hAnsi="Times New Roman"/>
          <w:b/>
          <w:sz w:val="24"/>
          <w:szCs w:val="24"/>
        </w:rPr>
        <w:t xml:space="preserve"> </w:t>
      </w:r>
      <w:r>
        <w:rPr>
          <w:rFonts w:ascii="Times New Roman" w:hAnsi="Times New Roman"/>
          <w:b/>
          <w:sz w:val="24"/>
          <w:szCs w:val="24"/>
        </w:rPr>
        <w:t xml:space="preserve">Д. Н. Мамина-Сибиряка </w:t>
      </w:r>
      <w:r w:rsidRPr="007F49B4">
        <w:rPr>
          <w:rFonts w:ascii="Times New Roman" w:hAnsi="Times New Roman"/>
          <w:b/>
          <w:sz w:val="24"/>
          <w:szCs w:val="24"/>
        </w:rPr>
        <w:t>«От Урала до Москвы»</w:t>
      </w:r>
      <w:r>
        <w:rPr>
          <w:rFonts w:ascii="Times New Roman" w:hAnsi="Times New Roman"/>
          <w:b/>
          <w:sz w:val="24"/>
          <w:szCs w:val="24"/>
        </w:rPr>
        <w:t xml:space="preserve">. </w:t>
      </w:r>
    </w:p>
    <w:p w:rsidR="00A91279" w:rsidRDefault="00A91279" w:rsidP="004F75E3">
      <w:pPr>
        <w:pStyle w:val="ListParagraph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A91279" w:rsidRDefault="00A91279" w:rsidP="004F75E3">
      <w:pPr>
        <w:pStyle w:val="ListParagraph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i/>
          <w:color w:val="000000"/>
          <w:sz w:val="24"/>
          <w:szCs w:val="24"/>
          <w:shd w:val="clear" w:color="auto" w:fill="FFFFFF"/>
        </w:rPr>
      </w:pPr>
      <w:r w:rsidRPr="007F49B4">
        <w:rPr>
          <w:rFonts w:ascii="Times New Roman" w:hAnsi="Times New Roman"/>
          <w:i/>
          <w:color w:val="000000"/>
          <w:sz w:val="24"/>
          <w:szCs w:val="24"/>
          <w:shd w:val="clear" w:color="auto" w:fill="FFFFFF"/>
        </w:rPr>
        <w:t xml:space="preserve">«Близость Урала чувствовалась во всем, но особенно резко проявлялась она в характере лесных пород: сосна быстро исчезла, уступая место траурным еловым лесам, пихтам и рябине. Екатеринбург составляет вообще самую резкую климатическую границу: на запад от него идет угрюмая неприветливая северная природа — почва глиниста, песчана или камениста, попадается много болот и озер, хвойный лес господствует; на восток, всего на расстоянии нескольких верст, все кругом носит на себе совершенно другой характер — почва представляет из себя богатейший чернозем, о болотах и еловых лесах нет и помину, кругом веселые сосновые боры, липа, береза и бесконечные пашни. “Точно ножом отрезало”, — говорит народ». </w:t>
      </w:r>
    </w:p>
    <w:p w:rsidR="00A91279" w:rsidRDefault="00A91279" w:rsidP="000A5D0D">
      <w:pPr>
        <w:pStyle w:val="ListParagraph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</w:p>
    <w:p w:rsidR="00A91279" w:rsidRDefault="00A91279" w:rsidP="000A5D0D">
      <w:pPr>
        <w:pStyle w:val="ListParagraph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А) Какая географическая закономерность описана в этом отрывке?</w:t>
      </w:r>
    </w:p>
    <w:p w:rsidR="00A91279" w:rsidRDefault="00A91279" w:rsidP="000A5D0D">
      <w:pPr>
        <w:pStyle w:val="ListParagraph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Б) Какие факторы влияют на смену древесных пород? Поясните.</w:t>
      </w:r>
    </w:p>
    <w:p w:rsidR="00A91279" w:rsidRDefault="00A91279" w:rsidP="000A5D0D">
      <w:pPr>
        <w:pStyle w:val="ListParagraph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В) Укажите последовательность смены хвойных и лиственных древесных пород от западных границ России до Урала.</w:t>
      </w:r>
    </w:p>
    <w:sectPr w:rsidR="00A91279" w:rsidSect="007D65BB">
      <w:pgSz w:w="16838" w:h="11906" w:orient="landscape"/>
      <w:pgMar w:top="568" w:right="1134" w:bottom="426" w:left="1134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42C3910"/>
    <w:multiLevelType w:val="hybridMultilevel"/>
    <w:tmpl w:val="C8A01B92"/>
    <w:lvl w:ilvl="0" w:tplc="48BCBB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45175050"/>
    <w:multiLevelType w:val="hybridMultilevel"/>
    <w:tmpl w:val="988C9C56"/>
    <w:lvl w:ilvl="0" w:tplc="48BCBB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48B91421"/>
    <w:multiLevelType w:val="hybridMultilevel"/>
    <w:tmpl w:val="CF5C7E8E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581A1CDA"/>
    <w:multiLevelType w:val="hybridMultilevel"/>
    <w:tmpl w:val="2A9ACB20"/>
    <w:lvl w:ilvl="0" w:tplc="48BCBBA6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62F77290"/>
    <w:multiLevelType w:val="hybridMultilevel"/>
    <w:tmpl w:val="A6E6317E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3"/>
  </w:num>
  <w:num w:numId="3">
    <w:abstractNumId w:val="0"/>
  </w:num>
  <w:num w:numId="4">
    <w:abstractNumId w:val="4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D65BB"/>
    <w:rsid w:val="000215F0"/>
    <w:rsid w:val="000378F0"/>
    <w:rsid w:val="00073DFA"/>
    <w:rsid w:val="000A5D0D"/>
    <w:rsid w:val="000A7376"/>
    <w:rsid w:val="000B5843"/>
    <w:rsid w:val="000B7960"/>
    <w:rsid w:val="000D146C"/>
    <w:rsid w:val="000E5FE9"/>
    <w:rsid w:val="000F4A2E"/>
    <w:rsid w:val="0010094E"/>
    <w:rsid w:val="0012252F"/>
    <w:rsid w:val="00126E5A"/>
    <w:rsid w:val="00145A3E"/>
    <w:rsid w:val="00165D98"/>
    <w:rsid w:val="00166F73"/>
    <w:rsid w:val="001D2DD1"/>
    <w:rsid w:val="001F38FF"/>
    <w:rsid w:val="00226319"/>
    <w:rsid w:val="00227EAF"/>
    <w:rsid w:val="00232AF8"/>
    <w:rsid w:val="0023411C"/>
    <w:rsid w:val="00251CAE"/>
    <w:rsid w:val="002A1461"/>
    <w:rsid w:val="002D27C2"/>
    <w:rsid w:val="002D303C"/>
    <w:rsid w:val="002E4C77"/>
    <w:rsid w:val="002F7787"/>
    <w:rsid w:val="00314E65"/>
    <w:rsid w:val="00337ADA"/>
    <w:rsid w:val="00343D39"/>
    <w:rsid w:val="0035607A"/>
    <w:rsid w:val="0036247D"/>
    <w:rsid w:val="0036258A"/>
    <w:rsid w:val="003654AF"/>
    <w:rsid w:val="00370C14"/>
    <w:rsid w:val="003B3AF4"/>
    <w:rsid w:val="003D667D"/>
    <w:rsid w:val="003D6BCF"/>
    <w:rsid w:val="00402790"/>
    <w:rsid w:val="00425330"/>
    <w:rsid w:val="004266DA"/>
    <w:rsid w:val="00452100"/>
    <w:rsid w:val="00470C72"/>
    <w:rsid w:val="00475FD7"/>
    <w:rsid w:val="004B56D2"/>
    <w:rsid w:val="004C0388"/>
    <w:rsid w:val="004D30F1"/>
    <w:rsid w:val="004F75E3"/>
    <w:rsid w:val="00533484"/>
    <w:rsid w:val="00557F05"/>
    <w:rsid w:val="005741E1"/>
    <w:rsid w:val="005A0DBF"/>
    <w:rsid w:val="005A4A51"/>
    <w:rsid w:val="005B1EAA"/>
    <w:rsid w:val="005D5522"/>
    <w:rsid w:val="005E108E"/>
    <w:rsid w:val="00625E67"/>
    <w:rsid w:val="00632321"/>
    <w:rsid w:val="00642358"/>
    <w:rsid w:val="006665B1"/>
    <w:rsid w:val="006935F3"/>
    <w:rsid w:val="006C2903"/>
    <w:rsid w:val="006C5DED"/>
    <w:rsid w:val="006D3A18"/>
    <w:rsid w:val="0070203B"/>
    <w:rsid w:val="007849B7"/>
    <w:rsid w:val="00785958"/>
    <w:rsid w:val="007D65BB"/>
    <w:rsid w:val="007F49B4"/>
    <w:rsid w:val="00803B12"/>
    <w:rsid w:val="00831CDB"/>
    <w:rsid w:val="00832908"/>
    <w:rsid w:val="008454D1"/>
    <w:rsid w:val="008A16E5"/>
    <w:rsid w:val="008B5ED9"/>
    <w:rsid w:val="0090368A"/>
    <w:rsid w:val="009364E1"/>
    <w:rsid w:val="0097105A"/>
    <w:rsid w:val="00971CB9"/>
    <w:rsid w:val="009C771C"/>
    <w:rsid w:val="009F4912"/>
    <w:rsid w:val="00A12464"/>
    <w:rsid w:val="00A201F2"/>
    <w:rsid w:val="00A84E0D"/>
    <w:rsid w:val="00A91279"/>
    <w:rsid w:val="00A93DC9"/>
    <w:rsid w:val="00B37549"/>
    <w:rsid w:val="00B60772"/>
    <w:rsid w:val="00B73460"/>
    <w:rsid w:val="00BB646C"/>
    <w:rsid w:val="00C05B2A"/>
    <w:rsid w:val="00C5726B"/>
    <w:rsid w:val="00C90DEE"/>
    <w:rsid w:val="00C90FFA"/>
    <w:rsid w:val="00CA6735"/>
    <w:rsid w:val="00D10177"/>
    <w:rsid w:val="00D4136C"/>
    <w:rsid w:val="00D44D65"/>
    <w:rsid w:val="00D80D2E"/>
    <w:rsid w:val="00DA6FFE"/>
    <w:rsid w:val="00DC39C5"/>
    <w:rsid w:val="00DD5396"/>
    <w:rsid w:val="00DD5BE6"/>
    <w:rsid w:val="00DE24C4"/>
    <w:rsid w:val="00E46FB2"/>
    <w:rsid w:val="00E53492"/>
    <w:rsid w:val="00E662A7"/>
    <w:rsid w:val="00E74B27"/>
    <w:rsid w:val="00E93EBE"/>
    <w:rsid w:val="00EB20CA"/>
    <w:rsid w:val="00EB39E2"/>
    <w:rsid w:val="00EC1167"/>
    <w:rsid w:val="00ED22B5"/>
    <w:rsid w:val="00ED2586"/>
    <w:rsid w:val="00EF0979"/>
    <w:rsid w:val="00EF5397"/>
    <w:rsid w:val="00EF5A7D"/>
    <w:rsid w:val="00F221C7"/>
    <w:rsid w:val="00F247F8"/>
    <w:rsid w:val="00F24BB2"/>
    <w:rsid w:val="00F2752C"/>
    <w:rsid w:val="00F318CA"/>
    <w:rsid w:val="00F567EA"/>
    <w:rsid w:val="00F738CE"/>
    <w:rsid w:val="00F96E03"/>
    <w:rsid w:val="00FA294B"/>
    <w:rsid w:val="00FC3DEB"/>
    <w:rsid w:val="00FD66E7"/>
    <w:rsid w:val="00FF2E9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semiHidden="0" w:uiPriority="0" w:unhideWhenUsed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D65BB"/>
    <w:rPr>
      <w:rFonts w:ascii="Times New Roman" w:hAnsi="Times New Roman"/>
      <w:sz w:val="24"/>
      <w:szCs w:val="24"/>
    </w:rPr>
  </w:style>
  <w:style w:type="paragraph" w:styleId="Heading5">
    <w:name w:val="heading 5"/>
    <w:basedOn w:val="Normal"/>
    <w:next w:val="Normal"/>
    <w:link w:val="Heading5Char"/>
    <w:uiPriority w:val="99"/>
    <w:qFormat/>
    <w:locked/>
    <w:rsid w:val="000B5843"/>
    <w:pPr>
      <w:keepNext/>
      <w:keepLines/>
      <w:spacing w:before="200" w:line="276" w:lineRule="auto"/>
      <w:jc w:val="both"/>
      <w:outlineLvl w:val="4"/>
    </w:pPr>
    <w:rPr>
      <w:rFonts w:ascii="Cambria" w:eastAsia="Times New Roman" w:hAnsi="Cambria"/>
      <w:color w:val="243F60"/>
      <w:sz w:val="22"/>
      <w:szCs w:val="22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5Char">
    <w:name w:val="Heading 5 Char"/>
    <w:basedOn w:val="DefaultParagraphFont"/>
    <w:link w:val="Heading5"/>
    <w:uiPriority w:val="99"/>
    <w:locked/>
    <w:rsid w:val="000B5843"/>
    <w:rPr>
      <w:rFonts w:ascii="Cambria" w:hAnsi="Cambria" w:cs="Times New Roman"/>
      <w:color w:val="243F60"/>
    </w:rPr>
  </w:style>
  <w:style w:type="paragraph" w:styleId="BalloonText">
    <w:name w:val="Balloon Text"/>
    <w:basedOn w:val="Normal"/>
    <w:link w:val="BalloonTextChar"/>
    <w:uiPriority w:val="99"/>
    <w:semiHidden/>
    <w:rsid w:val="007D65BB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7D65B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7D65BB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uiPriority w:val="99"/>
    <w:rsid w:val="007D65BB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customStyle="1" w:styleId="Style1">
    <w:name w:val="Style1"/>
    <w:basedOn w:val="Normal"/>
    <w:uiPriority w:val="99"/>
    <w:rsid w:val="006C5DED"/>
    <w:pPr>
      <w:widowControl w:val="0"/>
      <w:autoSpaceDE w:val="0"/>
      <w:autoSpaceDN w:val="0"/>
      <w:adjustRightInd w:val="0"/>
      <w:spacing w:line="223" w:lineRule="exact"/>
      <w:ind w:hanging="230"/>
    </w:pPr>
    <w:rPr>
      <w:rFonts w:ascii="Bookman Old Style" w:hAnsi="Bookman Old Style"/>
    </w:rPr>
  </w:style>
  <w:style w:type="paragraph" w:customStyle="1" w:styleId="style1cxspmiddle">
    <w:name w:val="style1cxspmiddle"/>
    <w:basedOn w:val="Normal"/>
    <w:uiPriority w:val="99"/>
    <w:rsid w:val="006C5DED"/>
    <w:pPr>
      <w:spacing w:before="100" w:beforeAutospacing="1" w:after="100" w:afterAutospacing="1"/>
    </w:pPr>
  </w:style>
  <w:style w:type="paragraph" w:customStyle="1" w:styleId="style1cxsplast">
    <w:name w:val="style1cxsplast"/>
    <w:basedOn w:val="Normal"/>
    <w:uiPriority w:val="99"/>
    <w:rsid w:val="006C5DED"/>
    <w:pPr>
      <w:spacing w:before="100" w:beforeAutospacing="1" w:after="100" w:afterAutospacing="1"/>
    </w:pPr>
  </w:style>
  <w:style w:type="paragraph" w:styleId="ListParagraph">
    <w:name w:val="List Paragraph"/>
    <w:basedOn w:val="Normal"/>
    <w:uiPriority w:val="99"/>
    <w:qFormat/>
    <w:rsid w:val="006C5DE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styleId="NormalWeb">
    <w:name w:val="Normal (Web)"/>
    <w:basedOn w:val="Normal"/>
    <w:uiPriority w:val="99"/>
    <w:rsid w:val="00C05B2A"/>
    <w:pPr>
      <w:spacing w:before="100" w:beforeAutospacing="1" w:after="100" w:afterAutospacing="1"/>
    </w:pPr>
    <w:rPr>
      <w:rFonts w:eastAsia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http://fotohomka.ru/images/Nov/14/001a0c4a0d72fd64245a15faecb490cf/mini_7.jpg" TargetMode="External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3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jpeg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10" Type="http://schemas.openxmlformats.org/officeDocument/2006/relationships/image" Target="https://im1-tub-ru.yandex.net/i?id=49e5756e243d1491adeb1b391dbe8ee2&amp;n=33&amp;h=215&amp;w=323" TargetMode="External"/><Relationship Id="rId19" Type="http://schemas.openxmlformats.org/officeDocument/2006/relationships/image" Target="http://antlers-deer.ru/wp-content/uploads/2015/06/20070818-0001-strolling_reindeer.jp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448</TotalTime>
  <Pages>5</Pages>
  <Words>1804</Words>
  <Characters>10285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User</dc:creator>
  <cp:keywords/>
  <dc:description/>
  <cp:lastModifiedBy>УрГПУ</cp:lastModifiedBy>
  <cp:revision>26</cp:revision>
  <cp:lastPrinted>2016-10-17T13:14:00Z</cp:lastPrinted>
  <dcterms:created xsi:type="dcterms:W3CDTF">2016-10-17T10:08:00Z</dcterms:created>
  <dcterms:modified xsi:type="dcterms:W3CDTF">2016-10-24T11:22:00Z</dcterms:modified>
</cp:coreProperties>
</file>